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107" w:rsidRDefault="00F46107" w:rsidP="009E331E">
      <w:pPr>
        <w:ind w:left="5580"/>
        <w:rPr>
          <w:bCs/>
          <w:sz w:val="28"/>
          <w:szCs w:val="28"/>
        </w:rPr>
      </w:pPr>
      <w:r w:rsidRPr="00991827">
        <w:rPr>
          <w:bCs/>
          <w:sz w:val="28"/>
          <w:szCs w:val="28"/>
        </w:rPr>
        <w:t>УТВЕРЖДАЮ</w:t>
      </w:r>
    </w:p>
    <w:p w:rsidR="00F46107" w:rsidRDefault="00F46107" w:rsidP="009E331E">
      <w:pPr>
        <w:ind w:left="5580"/>
        <w:rPr>
          <w:bCs/>
          <w:sz w:val="28"/>
          <w:szCs w:val="28"/>
        </w:rPr>
      </w:pPr>
      <w:r>
        <w:rPr>
          <w:bCs/>
          <w:sz w:val="28"/>
          <w:szCs w:val="28"/>
        </w:rPr>
        <w:t>Директор филиала №1</w:t>
      </w:r>
    </w:p>
    <w:p w:rsidR="00F46107" w:rsidRDefault="00F46107" w:rsidP="009E331E">
      <w:pPr>
        <w:ind w:left="5580"/>
        <w:rPr>
          <w:bCs/>
          <w:sz w:val="28"/>
          <w:szCs w:val="28"/>
        </w:rPr>
      </w:pPr>
      <w:r>
        <w:rPr>
          <w:bCs/>
          <w:sz w:val="28"/>
          <w:szCs w:val="28"/>
        </w:rPr>
        <w:t>ФГУП «Атом-охрана»</w:t>
      </w:r>
    </w:p>
    <w:p w:rsidR="00F46107" w:rsidRDefault="00F46107" w:rsidP="009E331E">
      <w:pPr>
        <w:ind w:left="5580"/>
        <w:rPr>
          <w:bCs/>
          <w:sz w:val="28"/>
          <w:szCs w:val="28"/>
        </w:rPr>
      </w:pPr>
    </w:p>
    <w:p w:rsidR="00F46107" w:rsidRPr="00991827" w:rsidRDefault="00F46107" w:rsidP="009E331E">
      <w:pPr>
        <w:ind w:left="5580"/>
        <w:rPr>
          <w:bCs/>
          <w:sz w:val="28"/>
          <w:szCs w:val="28"/>
        </w:rPr>
      </w:pPr>
      <w:r>
        <w:rPr>
          <w:bCs/>
          <w:sz w:val="28"/>
          <w:szCs w:val="28"/>
        </w:rPr>
        <w:t>___________ А.Н.Артамонов</w:t>
      </w:r>
    </w:p>
    <w:p w:rsidR="00F46107" w:rsidRDefault="00F46107" w:rsidP="009E331E">
      <w:pPr>
        <w:ind w:left="5580"/>
        <w:rPr>
          <w:bCs/>
          <w:sz w:val="28"/>
          <w:szCs w:val="28"/>
        </w:rPr>
      </w:pPr>
    </w:p>
    <w:p w:rsidR="00F46107" w:rsidRPr="00991827" w:rsidRDefault="00F46107" w:rsidP="009E331E">
      <w:pPr>
        <w:ind w:left="5580"/>
        <w:rPr>
          <w:bCs/>
          <w:sz w:val="28"/>
          <w:szCs w:val="28"/>
        </w:rPr>
      </w:pPr>
      <w:r w:rsidRPr="00991827">
        <w:rPr>
          <w:bCs/>
          <w:sz w:val="28"/>
          <w:szCs w:val="28"/>
        </w:rPr>
        <w:t xml:space="preserve">«___» </w:t>
      </w:r>
      <w:r>
        <w:rPr>
          <w:bCs/>
          <w:sz w:val="28"/>
          <w:szCs w:val="28"/>
        </w:rPr>
        <w:t xml:space="preserve">____________ </w:t>
      </w:r>
      <w:smartTag w:uri="urn:schemas-microsoft-com:office:smarttags" w:element="metricconverter">
        <w:smartTagPr>
          <w:attr w:name="ProductID" w:val="2015 г"/>
        </w:smartTagPr>
        <w:r w:rsidRPr="00991827">
          <w:rPr>
            <w:bCs/>
            <w:sz w:val="28"/>
            <w:szCs w:val="28"/>
          </w:rPr>
          <w:t>2015 г</w:t>
        </w:r>
      </w:smartTag>
      <w:r w:rsidRPr="00991827">
        <w:rPr>
          <w:bCs/>
          <w:sz w:val="28"/>
          <w:szCs w:val="28"/>
        </w:rPr>
        <w:t>.</w:t>
      </w:r>
    </w:p>
    <w:p w:rsidR="00F46107" w:rsidRDefault="00F46107" w:rsidP="007A563D">
      <w:pPr>
        <w:jc w:val="center"/>
        <w:rPr>
          <w:b/>
          <w:bCs/>
          <w:sz w:val="28"/>
          <w:szCs w:val="28"/>
        </w:rPr>
      </w:pPr>
    </w:p>
    <w:p w:rsidR="00F46107" w:rsidRDefault="00F46107" w:rsidP="007A563D">
      <w:pPr>
        <w:jc w:val="center"/>
        <w:rPr>
          <w:b/>
          <w:bCs/>
          <w:sz w:val="28"/>
          <w:szCs w:val="28"/>
        </w:rPr>
      </w:pPr>
    </w:p>
    <w:p w:rsidR="00F46107" w:rsidRDefault="00F46107" w:rsidP="007A563D">
      <w:pPr>
        <w:jc w:val="center"/>
        <w:rPr>
          <w:b/>
          <w:bCs/>
          <w:sz w:val="28"/>
          <w:szCs w:val="28"/>
        </w:rPr>
      </w:pPr>
    </w:p>
    <w:p w:rsidR="00F46107" w:rsidRDefault="00F46107" w:rsidP="007A56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ТЕХНИЧЕСКОЕ ЗАДАНИЕ</w:t>
      </w:r>
    </w:p>
    <w:p w:rsidR="00F46107" w:rsidRDefault="00F46107" w:rsidP="007A563D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на оказание услуг по проведению периодических медицинских осмотров работников ФГУП «Атом-охрана»</w:t>
      </w:r>
    </w:p>
    <w:p w:rsidR="00F46107" w:rsidRDefault="00F46107" w:rsidP="007A563D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F46107" w:rsidRDefault="00F46107" w:rsidP="007A563D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Предмет закупки: Закупка услуг по проведению периодических медицинских осмотров работников отдельного отряда №2 филиала №1</w:t>
      </w:r>
    </w:p>
    <w:p w:rsidR="00F46107" w:rsidRDefault="00F46107" w:rsidP="007A563D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ФГУП «Атом-охрана»</w:t>
      </w:r>
    </w:p>
    <w:p w:rsidR="00F46107" w:rsidRDefault="00F46107" w:rsidP="007A563D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F46107" w:rsidRDefault="00F46107" w:rsidP="007A563D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F46107" w:rsidRPr="006C4A5F" w:rsidRDefault="00F46107" w:rsidP="007A563D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(разработано в соответствии с приказом </w:t>
      </w:r>
      <w:r w:rsidRPr="006C4A5F">
        <w:rPr>
          <w:bCs/>
          <w:color w:val="000000"/>
          <w:sz w:val="28"/>
          <w:szCs w:val="28"/>
        </w:rPr>
        <w:t xml:space="preserve">Госкорпорации «Росатом» </w:t>
      </w:r>
      <w:r w:rsidRPr="0079023F">
        <w:rPr>
          <w:bCs/>
          <w:sz w:val="28"/>
          <w:szCs w:val="28"/>
        </w:rPr>
        <w:t xml:space="preserve">от </w:t>
      </w:r>
      <w:r w:rsidRPr="006C4A5F">
        <w:rPr>
          <w:bCs/>
          <w:sz w:val="28"/>
          <w:szCs w:val="28"/>
        </w:rPr>
        <w:t>30.03.2015 № 1/284-П «Единый отраслевой Порядок подготовки и проведения закупочных процедур за счет внебюджетных и собственных средств для нужд Госкорпорации «Росатом» и ее организаций»</w:t>
      </w:r>
      <w:r>
        <w:rPr>
          <w:bCs/>
          <w:sz w:val="28"/>
          <w:szCs w:val="28"/>
        </w:rPr>
        <w:t>)</w:t>
      </w:r>
    </w:p>
    <w:p w:rsidR="00F46107" w:rsidRDefault="00F46107" w:rsidP="007A563D">
      <w:pPr>
        <w:pStyle w:val="NormalWeb"/>
        <w:spacing w:before="100" w:beforeAutospacing="1" w:after="100" w:afterAutospacing="1" w:line="240" w:lineRule="auto"/>
        <w:ind w:left="1080"/>
        <w:jc w:val="center"/>
        <w:rPr>
          <w:rStyle w:val="BookTitle"/>
          <w:rFonts w:ascii="Times New Roman" w:hAnsi="Times New Roman"/>
          <w:b w:val="0"/>
          <w:bCs/>
        </w:rPr>
        <w:sectPr w:rsidR="00F46107" w:rsidSect="00FE2377">
          <w:footerReference w:type="even" r:id="rId7"/>
          <w:footerReference w:type="default" r:id="rId8"/>
          <w:pgSz w:w="11906" w:h="16838"/>
          <w:pgMar w:top="1134" w:right="851" w:bottom="567" w:left="1418" w:header="709" w:footer="709" w:gutter="0"/>
          <w:cols w:space="708"/>
          <w:titlePg/>
          <w:docGrid w:linePitch="360"/>
        </w:sectPr>
      </w:pPr>
    </w:p>
    <w:p w:rsidR="00F46107" w:rsidRPr="00577BE8" w:rsidRDefault="00F46107" w:rsidP="00EC75B4">
      <w:pPr>
        <w:pStyle w:val="NormalWeb"/>
        <w:spacing w:after="0" w:line="360" w:lineRule="auto"/>
        <w:ind w:left="0"/>
        <w:jc w:val="center"/>
        <w:rPr>
          <w:rStyle w:val="BookTitle"/>
          <w:rFonts w:ascii="Times New Roman" w:hAnsi="Times New Roman"/>
          <w:b w:val="0"/>
          <w:bCs/>
          <w:sz w:val="28"/>
          <w:szCs w:val="28"/>
        </w:rPr>
      </w:pPr>
      <w:r w:rsidRPr="00577BE8">
        <w:rPr>
          <w:rStyle w:val="BookTitle"/>
          <w:rFonts w:ascii="Times New Roman" w:hAnsi="Times New Roman"/>
          <w:b w:val="0"/>
          <w:bCs/>
          <w:sz w:val="28"/>
          <w:szCs w:val="28"/>
        </w:rPr>
        <w:t>СОДЕРЖАНИЕ:</w:t>
      </w:r>
    </w:p>
    <w:p w:rsidR="00F46107" w:rsidRPr="00577BE8" w:rsidRDefault="00F46107" w:rsidP="00EC75B4">
      <w:pPr>
        <w:pStyle w:val="NormalWeb"/>
        <w:spacing w:after="0" w:line="360" w:lineRule="auto"/>
        <w:ind w:left="0"/>
        <w:rPr>
          <w:rStyle w:val="BookTitle"/>
          <w:rFonts w:ascii="Times New Roman" w:hAnsi="Times New Roman"/>
          <w:b w:val="0"/>
          <w:bCs/>
          <w:sz w:val="28"/>
          <w:szCs w:val="28"/>
        </w:rPr>
      </w:pPr>
    </w:p>
    <w:p w:rsidR="00F46107" w:rsidRPr="00577BE8" w:rsidRDefault="00F46107" w:rsidP="00EC75B4">
      <w:pPr>
        <w:pStyle w:val="NormalWeb"/>
        <w:spacing w:after="0" w:line="360" w:lineRule="auto"/>
        <w:ind w:left="0"/>
        <w:rPr>
          <w:rStyle w:val="BookTitle"/>
          <w:rFonts w:ascii="Times New Roman" w:hAnsi="Times New Roman"/>
          <w:b w:val="0"/>
          <w:bCs/>
          <w:sz w:val="28"/>
          <w:szCs w:val="28"/>
        </w:rPr>
      </w:pPr>
      <w:r>
        <w:rPr>
          <w:rStyle w:val="BookTitle"/>
          <w:rFonts w:ascii="Times New Roman" w:hAnsi="Times New Roman"/>
          <w:b w:val="0"/>
          <w:bCs/>
          <w:sz w:val="28"/>
          <w:szCs w:val="28"/>
        </w:rPr>
        <w:t>Раздел 1. НАИМЕНОВАНИЕ УСЛУГИ</w:t>
      </w:r>
    </w:p>
    <w:p w:rsidR="00F46107" w:rsidRPr="00577BE8" w:rsidRDefault="00F46107" w:rsidP="00EC75B4">
      <w:pPr>
        <w:pStyle w:val="NormalWeb"/>
        <w:spacing w:after="0" w:line="360" w:lineRule="auto"/>
        <w:ind w:left="0"/>
        <w:rPr>
          <w:rStyle w:val="BookTitle"/>
          <w:rFonts w:ascii="Times New Roman" w:hAnsi="Times New Roman"/>
          <w:b w:val="0"/>
          <w:bCs/>
          <w:sz w:val="28"/>
          <w:szCs w:val="28"/>
        </w:rPr>
      </w:pPr>
      <w:r w:rsidRPr="00577BE8">
        <w:rPr>
          <w:rStyle w:val="BookTitle"/>
          <w:rFonts w:ascii="Times New Roman" w:hAnsi="Times New Roman"/>
          <w:b w:val="0"/>
          <w:bCs/>
          <w:sz w:val="28"/>
          <w:szCs w:val="28"/>
        </w:rPr>
        <w:t xml:space="preserve">Раздел 2. </w:t>
      </w:r>
      <w:r>
        <w:rPr>
          <w:rStyle w:val="BookTitle"/>
          <w:rFonts w:ascii="Times New Roman" w:hAnsi="Times New Roman"/>
          <w:b w:val="0"/>
          <w:bCs/>
          <w:sz w:val="28"/>
          <w:szCs w:val="28"/>
        </w:rPr>
        <w:t>ОПИСАНИЕ УСЛУГИ</w:t>
      </w:r>
    </w:p>
    <w:p w:rsidR="00F46107" w:rsidRPr="00577BE8" w:rsidRDefault="00F46107" w:rsidP="00EC75B4">
      <w:pPr>
        <w:pStyle w:val="NormalWeb"/>
        <w:spacing w:after="0" w:line="360" w:lineRule="auto"/>
        <w:ind w:left="0"/>
        <w:rPr>
          <w:rStyle w:val="BookTitle"/>
          <w:rFonts w:ascii="Times New Roman" w:hAnsi="Times New Roman"/>
          <w:b w:val="0"/>
          <w:bCs/>
          <w:sz w:val="28"/>
          <w:szCs w:val="28"/>
        </w:rPr>
      </w:pPr>
      <w:r>
        <w:rPr>
          <w:rStyle w:val="BookTitle"/>
          <w:rFonts w:ascii="Times New Roman" w:hAnsi="Times New Roman"/>
          <w:b w:val="0"/>
          <w:bCs/>
          <w:sz w:val="28"/>
          <w:szCs w:val="28"/>
        </w:rPr>
        <w:t>Раздел 3. ТРЕБОВАНИЯ К УСЛУГАМ</w:t>
      </w:r>
    </w:p>
    <w:p w:rsidR="00F46107" w:rsidRPr="00577BE8" w:rsidRDefault="00F46107" w:rsidP="00EC75B4">
      <w:pPr>
        <w:pStyle w:val="NormalWeb"/>
        <w:spacing w:after="0" w:line="360" w:lineRule="auto"/>
        <w:ind w:left="0"/>
        <w:rPr>
          <w:rStyle w:val="BookTitle"/>
          <w:rFonts w:ascii="Times New Roman" w:hAnsi="Times New Roman"/>
          <w:b w:val="0"/>
          <w:bCs/>
          <w:sz w:val="28"/>
          <w:szCs w:val="28"/>
        </w:rPr>
      </w:pPr>
      <w:r>
        <w:rPr>
          <w:rStyle w:val="BookTitle"/>
          <w:rFonts w:ascii="Times New Roman" w:hAnsi="Times New Roman"/>
          <w:b w:val="0"/>
          <w:bCs/>
          <w:sz w:val="28"/>
          <w:szCs w:val="28"/>
        </w:rPr>
        <w:t>Раздел 4. РЕЗУЛЬТАТ ОКАЗАННЫХ УСЛУГ</w:t>
      </w:r>
    </w:p>
    <w:p w:rsidR="00F46107" w:rsidRDefault="00F46107" w:rsidP="00EC75B4">
      <w:pPr>
        <w:pStyle w:val="NormalWeb"/>
        <w:spacing w:after="0" w:line="360" w:lineRule="auto"/>
        <w:ind w:left="0"/>
        <w:rPr>
          <w:rStyle w:val="BookTitle"/>
          <w:rFonts w:ascii="Times New Roman" w:hAnsi="Times New Roman"/>
          <w:bCs/>
          <w:sz w:val="28"/>
          <w:szCs w:val="28"/>
        </w:rPr>
      </w:pPr>
      <w:r w:rsidRPr="00577BE8">
        <w:rPr>
          <w:rStyle w:val="BookTitle"/>
          <w:rFonts w:ascii="Times New Roman" w:hAnsi="Times New Roman"/>
          <w:b w:val="0"/>
          <w:bCs/>
          <w:sz w:val="28"/>
          <w:szCs w:val="28"/>
        </w:rPr>
        <w:t>Раздел 5.П</w:t>
      </w:r>
      <w:r>
        <w:rPr>
          <w:rStyle w:val="BookTitle"/>
          <w:rFonts w:ascii="Times New Roman" w:hAnsi="Times New Roman"/>
          <w:b w:val="0"/>
          <w:bCs/>
          <w:sz w:val="28"/>
          <w:szCs w:val="28"/>
        </w:rPr>
        <w:t>ЕРЕЧЕНЬ ПРИЛОЖЕНИЙ</w:t>
      </w:r>
    </w:p>
    <w:p w:rsidR="00F46107" w:rsidRDefault="00F46107" w:rsidP="007A563D">
      <w:pPr>
        <w:pStyle w:val="NormalWeb"/>
        <w:spacing w:before="100" w:beforeAutospacing="1" w:after="100" w:afterAutospacing="1" w:line="240" w:lineRule="auto"/>
        <w:ind w:left="0"/>
        <w:rPr>
          <w:rStyle w:val="BookTitle"/>
          <w:rFonts w:ascii="Times New Roman" w:hAnsi="Times New Roman"/>
          <w:b w:val="0"/>
          <w:bCs/>
          <w:sz w:val="28"/>
          <w:szCs w:val="28"/>
        </w:rPr>
        <w:sectPr w:rsidR="00F46107" w:rsidSect="00FE2377">
          <w:pgSz w:w="11906" w:h="16838"/>
          <w:pgMar w:top="1134" w:right="851" w:bottom="567" w:left="1418" w:header="709" w:footer="709" w:gutter="0"/>
          <w:cols w:space="708"/>
          <w:titlePg/>
          <w:docGrid w:linePitch="360"/>
        </w:sectPr>
      </w:pPr>
    </w:p>
    <w:p w:rsidR="00F46107" w:rsidRDefault="00F46107" w:rsidP="007A563D">
      <w:pPr>
        <w:pStyle w:val="NormalWeb"/>
        <w:spacing w:after="0" w:line="240" w:lineRule="auto"/>
        <w:ind w:left="0"/>
        <w:jc w:val="center"/>
        <w:rPr>
          <w:rStyle w:val="BookTitle"/>
          <w:rFonts w:ascii="Times New Roman" w:hAnsi="Times New Roman"/>
          <w:bCs/>
          <w:sz w:val="28"/>
          <w:szCs w:val="28"/>
        </w:rPr>
      </w:pPr>
      <w:r w:rsidRPr="007A563D">
        <w:rPr>
          <w:rStyle w:val="BookTitle"/>
          <w:rFonts w:ascii="Times New Roman" w:hAnsi="Times New Roman"/>
          <w:bCs/>
          <w:sz w:val="28"/>
          <w:szCs w:val="28"/>
        </w:rPr>
        <w:t>1. НАИМЕНОВАНИЕ УСЛУГИ</w:t>
      </w:r>
    </w:p>
    <w:p w:rsidR="00F46107" w:rsidRPr="007A563D" w:rsidRDefault="00F46107" w:rsidP="007A563D">
      <w:pPr>
        <w:pStyle w:val="NormalWeb"/>
        <w:spacing w:after="0" w:line="240" w:lineRule="auto"/>
        <w:ind w:left="0"/>
        <w:jc w:val="center"/>
        <w:rPr>
          <w:rStyle w:val="BookTitle"/>
          <w:rFonts w:ascii="Times New Roman" w:hAnsi="Times New Roman"/>
          <w:bCs/>
          <w:sz w:val="28"/>
          <w:szCs w:val="28"/>
        </w:rPr>
      </w:pPr>
    </w:p>
    <w:p w:rsidR="00F46107" w:rsidRPr="00EA4D2D" w:rsidRDefault="00F46107" w:rsidP="00EA4D2D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Услуга</w:t>
      </w:r>
      <w:r w:rsidRPr="00445496">
        <w:rPr>
          <w:sz w:val="28"/>
          <w:szCs w:val="28"/>
        </w:rPr>
        <w:t xml:space="preserve"> по проведению </w:t>
      </w:r>
      <w:r>
        <w:rPr>
          <w:sz w:val="28"/>
          <w:szCs w:val="28"/>
        </w:rPr>
        <w:t xml:space="preserve">периодического </w:t>
      </w:r>
      <w:r w:rsidRPr="00445496">
        <w:rPr>
          <w:sz w:val="28"/>
          <w:szCs w:val="28"/>
        </w:rPr>
        <w:t xml:space="preserve">медицинского осмотра работников </w:t>
      </w:r>
      <w:r>
        <w:rPr>
          <w:bCs/>
          <w:color w:val="000000"/>
          <w:sz w:val="28"/>
          <w:szCs w:val="28"/>
        </w:rPr>
        <w:t>отдельного отряда №2 филиала №1</w:t>
      </w:r>
      <w:r w:rsidRPr="00445496">
        <w:rPr>
          <w:sz w:val="28"/>
          <w:szCs w:val="28"/>
        </w:rPr>
        <w:t>ФГУП «Атом-охрана»</w:t>
      </w:r>
      <w:r>
        <w:rPr>
          <w:sz w:val="28"/>
          <w:szCs w:val="28"/>
        </w:rPr>
        <w:t>.</w:t>
      </w:r>
    </w:p>
    <w:p w:rsidR="00F46107" w:rsidRDefault="00F46107" w:rsidP="007A56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46107" w:rsidRDefault="00F46107" w:rsidP="007A563D">
      <w:pPr>
        <w:pStyle w:val="ListParagraph"/>
        <w:ind w:left="708"/>
        <w:jc w:val="center"/>
        <w:rPr>
          <w:rStyle w:val="BookTitle"/>
          <w:bCs/>
          <w:sz w:val="28"/>
          <w:szCs w:val="28"/>
        </w:rPr>
      </w:pPr>
      <w:r w:rsidRPr="007A563D">
        <w:rPr>
          <w:rStyle w:val="BookTitle"/>
          <w:bCs/>
          <w:sz w:val="28"/>
          <w:szCs w:val="28"/>
        </w:rPr>
        <w:t>2. ОПИСАНИЕ УСЛУГИ</w:t>
      </w:r>
    </w:p>
    <w:p w:rsidR="00F46107" w:rsidRPr="007A563D" w:rsidRDefault="00F46107" w:rsidP="007A563D">
      <w:pPr>
        <w:pStyle w:val="ListParagraph"/>
        <w:ind w:left="708"/>
        <w:jc w:val="center"/>
        <w:rPr>
          <w:sz w:val="28"/>
          <w:szCs w:val="28"/>
        </w:rPr>
      </w:pPr>
    </w:p>
    <w:p w:rsidR="00F46107" w:rsidRPr="00EA4D2D" w:rsidRDefault="00F46107" w:rsidP="00EA4D2D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sz w:val="28"/>
        </w:rPr>
        <w:t>2.1.</w:t>
      </w:r>
      <w:r w:rsidRPr="00EC0840">
        <w:rPr>
          <w:sz w:val="28"/>
        </w:rPr>
        <w:t xml:space="preserve">Проведение </w:t>
      </w:r>
      <w:r>
        <w:rPr>
          <w:sz w:val="28"/>
        </w:rPr>
        <w:t xml:space="preserve">периодических </w:t>
      </w:r>
      <w:r w:rsidRPr="00EC0840">
        <w:rPr>
          <w:sz w:val="28"/>
        </w:rPr>
        <w:t>медицинск</w:t>
      </w:r>
      <w:r>
        <w:rPr>
          <w:sz w:val="28"/>
        </w:rPr>
        <w:t>их</w:t>
      </w:r>
      <w:r w:rsidRPr="00EC0840">
        <w:rPr>
          <w:sz w:val="28"/>
        </w:rPr>
        <w:t xml:space="preserve"> осмотр</w:t>
      </w:r>
      <w:r>
        <w:rPr>
          <w:sz w:val="28"/>
        </w:rPr>
        <w:t xml:space="preserve">овработников </w:t>
      </w:r>
      <w:r>
        <w:rPr>
          <w:bCs/>
          <w:color w:val="000000"/>
          <w:sz w:val="28"/>
          <w:szCs w:val="28"/>
        </w:rPr>
        <w:t xml:space="preserve">отдельного отряда №2 филиала №1 </w:t>
      </w:r>
      <w:r w:rsidRPr="003F00CD">
        <w:rPr>
          <w:sz w:val="28"/>
          <w:szCs w:val="28"/>
        </w:rPr>
        <w:t xml:space="preserve">ФГУП «Атом-охрана» </w:t>
      </w:r>
      <w:r>
        <w:rPr>
          <w:sz w:val="28"/>
          <w:szCs w:val="28"/>
        </w:rPr>
        <w:t xml:space="preserve">в соответствии с </w:t>
      </w:r>
      <w:r w:rsidRPr="003F00CD">
        <w:rPr>
          <w:sz w:val="28"/>
          <w:szCs w:val="28"/>
        </w:rPr>
        <w:t>приказом Министерства здравоохранения и социального развития Российской Федерации от 12.04.2011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занятыхна тяжелых работах и на работах с вредными и (или) опасными условиями труда»</w:t>
      </w:r>
      <w:r>
        <w:rPr>
          <w:sz w:val="28"/>
          <w:szCs w:val="28"/>
        </w:rPr>
        <w:t xml:space="preserve">, и </w:t>
      </w:r>
      <w:r w:rsidRPr="0051138A">
        <w:rPr>
          <w:sz w:val="28"/>
          <w:szCs w:val="28"/>
        </w:rPr>
        <w:t>пров</w:t>
      </w:r>
      <w:r>
        <w:rPr>
          <w:sz w:val="28"/>
          <w:szCs w:val="28"/>
        </w:rPr>
        <w:t>едение</w:t>
      </w:r>
      <w:r w:rsidRPr="0051138A">
        <w:rPr>
          <w:sz w:val="28"/>
          <w:szCs w:val="28"/>
        </w:rPr>
        <w:t xml:space="preserve"> химико-токсикологические исследования наличия в организме человека наркотических средств, психотропных веществ и их метаболитов в соответствии с Федеральным законом от 13.07.2015 го</w:t>
      </w:r>
      <w:r>
        <w:rPr>
          <w:sz w:val="28"/>
          <w:szCs w:val="28"/>
        </w:rPr>
        <w:t xml:space="preserve">да </w:t>
      </w:r>
      <w:r w:rsidRPr="0051138A">
        <w:rPr>
          <w:sz w:val="28"/>
          <w:szCs w:val="28"/>
        </w:rPr>
        <w:t>№ 230</w:t>
      </w:r>
      <w:r>
        <w:rPr>
          <w:sz w:val="28"/>
          <w:szCs w:val="28"/>
        </w:rPr>
        <w:t xml:space="preserve">  «</w:t>
      </w:r>
      <w:r w:rsidRPr="0051138A">
        <w:rPr>
          <w:sz w:val="28"/>
          <w:szCs w:val="28"/>
        </w:rPr>
        <w:t>О внесении изменений в отдельные законодательные акты Российской Федерации»,</w:t>
      </w:r>
      <w:r w:rsidRPr="00CB5492">
        <w:rPr>
          <w:sz w:val="28"/>
          <w:szCs w:val="28"/>
        </w:rPr>
        <w:t xml:space="preserve"> с оформлением всей необходимой медицинской документации установленного образца</w:t>
      </w:r>
      <w:r w:rsidRPr="003F00CD">
        <w:rPr>
          <w:sz w:val="28"/>
          <w:szCs w:val="28"/>
        </w:rPr>
        <w:t>.</w:t>
      </w:r>
    </w:p>
    <w:p w:rsidR="00F46107" w:rsidRDefault="00F46107" w:rsidP="007A563D">
      <w:pPr>
        <w:pStyle w:val="NormalWeb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74702">
        <w:rPr>
          <w:rStyle w:val="BookTitle"/>
          <w:rFonts w:ascii="Times New Roman" w:hAnsi="Times New Roman"/>
          <w:b w:val="0"/>
          <w:bCs/>
          <w:sz w:val="28"/>
          <w:szCs w:val="28"/>
        </w:rPr>
        <w:t>2.2</w:t>
      </w:r>
      <w:r>
        <w:rPr>
          <w:rStyle w:val="BookTitle"/>
          <w:rFonts w:ascii="Times New Roman" w:hAnsi="Times New Roman"/>
          <w:b w:val="0"/>
          <w:bCs/>
          <w:sz w:val="28"/>
          <w:szCs w:val="28"/>
        </w:rPr>
        <w:t xml:space="preserve">. </w:t>
      </w:r>
      <w:r w:rsidRPr="00074702">
        <w:rPr>
          <w:rStyle w:val="BookTitle"/>
          <w:rFonts w:ascii="Times New Roman" w:hAnsi="Times New Roman"/>
          <w:b w:val="0"/>
          <w:smallCaps w:val="0"/>
          <w:spacing w:val="0"/>
          <w:sz w:val="28"/>
          <w:szCs w:val="28"/>
        </w:rPr>
        <w:t>Объем оказываемой услуги</w:t>
      </w:r>
      <w:r>
        <w:rPr>
          <w:rStyle w:val="BookTitle"/>
          <w:rFonts w:ascii="Times New Roman" w:hAnsi="Times New Roman"/>
          <w:b w:val="0"/>
          <w:smallCaps w:val="0"/>
          <w:spacing w:val="0"/>
          <w:sz w:val="28"/>
          <w:szCs w:val="28"/>
        </w:rPr>
        <w:t xml:space="preserve"> -</w:t>
      </w:r>
      <w:r w:rsidRPr="00074702">
        <w:rPr>
          <w:rFonts w:ascii="Times New Roman" w:hAnsi="Times New Roman"/>
          <w:sz w:val="28"/>
          <w:szCs w:val="28"/>
        </w:rPr>
        <w:t xml:space="preserve"> фактическое количество работников,</w:t>
      </w:r>
      <w:r>
        <w:rPr>
          <w:rFonts w:ascii="Times New Roman" w:hAnsi="Times New Roman"/>
          <w:sz w:val="28"/>
          <w:szCs w:val="28"/>
        </w:rPr>
        <w:t xml:space="preserve"> отдельного отряда №2 филиала №1 ФГУП «Атом-охрана», </w:t>
      </w:r>
      <w:r w:rsidRPr="005A2FF5">
        <w:rPr>
          <w:rFonts w:ascii="Times New Roman" w:hAnsi="Times New Roman"/>
          <w:sz w:val="28"/>
          <w:szCs w:val="28"/>
        </w:rPr>
        <w:t>прошедших медицинск</w:t>
      </w:r>
      <w:r>
        <w:rPr>
          <w:rFonts w:ascii="Times New Roman" w:hAnsi="Times New Roman"/>
          <w:sz w:val="28"/>
          <w:szCs w:val="28"/>
        </w:rPr>
        <w:t>ий</w:t>
      </w:r>
      <w:r w:rsidRPr="005A2FF5">
        <w:rPr>
          <w:rFonts w:ascii="Times New Roman" w:hAnsi="Times New Roman"/>
          <w:sz w:val="28"/>
          <w:szCs w:val="28"/>
        </w:rPr>
        <w:t xml:space="preserve"> ос</w:t>
      </w:r>
      <w:r>
        <w:rPr>
          <w:rFonts w:ascii="Times New Roman" w:hAnsi="Times New Roman"/>
          <w:sz w:val="28"/>
          <w:szCs w:val="28"/>
        </w:rPr>
        <w:t>мотр.</w:t>
      </w:r>
    </w:p>
    <w:p w:rsidR="00F46107" w:rsidRPr="0070407C" w:rsidRDefault="00F46107" w:rsidP="00BB79E9">
      <w:pPr>
        <w:pStyle w:val="NormalWeb"/>
        <w:spacing w:line="240" w:lineRule="auto"/>
        <w:ind w:left="0" w:firstLine="720"/>
        <w:jc w:val="both"/>
        <w:rPr>
          <w:rStyle w:val="BookTitle"/>
          <w:rFonts w:ascii="Times New Roman" w:hAnsi="Times New Roman"/>
          <w:b w:val="0"/>
          <w:smallCaps w:val="0"/>
          <w:spacing w:val="0"/>
          <w:sz w:val="28"/>
          <w:szCs w:val="28"/>
        </w:rPr>
      </w:pPr>
      <w:r w:rsidRPr="0070407C">
        <w:rPr>
          <w:rFonts w:ascii="Times New Roman" w:hAnsi="Times New Roman"/>
          <w:sz w:val="28"/>
          <w:szCs w:val="28"/>
        </w:rPr>
        <w:t xml:space="preserve">Планируемое количество работников, </w:t>
      </w:r>
      <w:r>
        <w:rPr>
          <w:rFonts w:ascii="Times New Roman" w:hAnsi="Times New Roman"/>
          <w:sz w:val="28"/>
          <w:szCs w:val="28"/>
        </w:rPr>
        <w:t xml:space="preserve">подлежащих медицинскому осмотру отдельного отряда №2 филиала №1 </w:t>
      </w:r>
      <w:r w:rsidRPr="0070407C">
        <w:rPr>
          <w:rFonts w:ascii="Times New Roman" w:hAnsi="Times New Roman"/>
          <w:sz w:val="28"/>
          <w:szCs w:val="28"/>
        </w:rPr>
        <w:t>ФГУП «Атом-охрана» указывается в поименном списке работников, подлежащих медицинскому осмотру (Приложение № 1).</w:t>
      </w:r>
    </w:p>
    <w:p w:rsidR="00F46107" w:rsidRDefault="00F46107" w:rsidP="007A563D">
      <w:pPr>
        <w:pStyle w:val="Subtitle"/>
        <w:jc w:val="center"/>
        <w:rPr>
          <w:b/>
          <w:szCs w:val="28"/>
        </w:rPr>
      </w:pPr>
      <w:r w:rsidRPr="00BB79E9">
        <w:rPr>
          <w:b/>
          <w:szCs w:val="28"/>
        </w:rPr>
        <w:t>3. ТРЕБОВАНИЯ К УСЛУГАМ</w:t>
      </w:r>
    </w:p>
    <w:p w:rsidR="00F46107" w:rsidRPr="00BB79E9" w:rsidRDefault="00F46107" w:rsidP="007A563D">
      <w:pPr>
        <w:pStyle w:val="Subtitle"/>
        <w:jc w:val="center"/>
        <w:rPr>
          <w:b/>
          <w:szCs w:val="28"/>
        </w:rPr>
      </w:pPr>
    </w:p>
    <w:p w:rsidR="00F46107" w:rsidRDefault="00F46107" w:rsidP="00BB79E9">
      <w:pPr>
        <w:ind w:firstLine="720"/>
        <w:jc w:val="both"/>
        <w:rPr>
          <w:rStyle w:val="BookTitle"/>
          <w:b w:val="0"/>
          <w:smallCaps w:val="0"/>
          <w:spacing w:val="0"/>
          <w:sz w:val="28"/>
          <w:szCs w:val="28"/>
        </w:rPr>
      </w:pPr>
      <w:r>
        <w:rPr>
          <w:rStyle w:val="BookTitle"/>
          <w:b w:val="0"/>
          <w:smallCaps w:val="0"/>
          <w:spacing w:val="0"/>
          <w:sz w:val="28"/>
          <w:szCs w:val="28"/>
        </w:rPr>
        <w:t>3.1 Исполнитель обязан</w:t>
      </w:r>
      <w:r w:rsidRPr="00960C71">
        <w:rPr>
          <w:rStyle w:val="BookTitle"/>
          <w:b w:val="0"/>
          <w:smallCaps w:val="0"/>
          <w:spacing w:val="0"/>
          <w:sz w:val="28"/>
          <w:szCs w:val="28"/>
        </w:rPr>
        <w:t xml:space="preserve"> провести </w:t>
      </w:r>
      <w:r>
        <w:rPr>
          <w:rStyle w:val="BookTitle"/>
          <w:b w:val="0"/>
          <w:smallCaps w:val="0"/>
          <w:spacing w:val="0"/>
          <w:sz w:val="28"/>
          <w:szCs w:val="28"/>
        </w:rPr>
        <w:t xml:space="preserve">обязательный периодический </w:t>
      </w:r>
      <w:r w:rsidRPr="00960C71">
        <w:rPr>
          <w:rStyle w:val="BookTitle"/>
          <w:b w:val="0"/>
          <w:smallCaps w:val="0"/>
          <w:spacing w:val="0"/>
          <w:sz w:val="28"/>
          <w:szCs w:val="28"/>
        </w:rPr>
        <w:t>медицинский осмотр в соответств</w:t>
      </w:r>
      <w:r>
        <w:rPr>
          <w:rStyle w:val="BookTitle"/>
          <w:b w:val="0"/>
          <w:smallCaps w:val="0"/>
          <w:spacing w:val="0"/>
          <w:sz w:val="28"/>
          <w:szCs w:val="28"/>
        </w:rPr>
        <w:t>ии с имеющейся лицензией,</w:t>
      </w:r>
      <w:r w:rsidRPr="00960C71">
        <w:rPr>
          <w:rStyle w:val="BookTitle"/>
          <w:b w:val="0"/>
          <w:smallCaps w:val="0"/>
          <w:spacing w:val="0"/>
          <w:sz w:val="28"/>
          <w:szCs w:val="28"/>
        </w:rPr>
        <w:t xml:space="preserve"> медицинским стандартами и с оформлением всей необходимой медицинской документации установленного образца</w:t>
      </w:r>
      <w:r>
        <w:rPr>
          <w:rStyle w:val="BookTitle"/>
          <w:b w:val="0"/>
          <w:smallCaps w:val="0"/>
          <w:spacing w:val="0"/>
          <w:sz w:val="28"/>
          <w:szCs w:val="28"/>
        </w:rPr>
        <w:t xml:space="preserve"> в п.имени К.Либкнехта, по адресу: Курская область, Курчатовский район, п.имени Либкнехта, ул.Кр.Площадь, д.44</w:t>
      </w:r>
    </w:p>
    <w:p w:rsidR="00F46107" w:rsidRPr="00B82E93" w:rsidRDefault="00F46107" w:rsidP="00BB79E9">
      <w:pPr>
        <w:ind w:firstLine="720"/>
        <w:jc w:val="both"/>
        <w:rPr>
          <w:rStyle w:val="BookTitle"/>
          <w:b w:val="0"/>
          <w:smallCaps w:val="0"/>
          <w:spacing w:val="0"/>
          <w:sz w:val="28"/>
          <w:szCs w:val="28"/>
        </w:rPr>
      </w:pPr>
      <w:r>
        <w:rPr>
          <w:rStyle w:val="BookTitle"/>
          <w:b w:val="0"/>
          <w:smallCaps w:val="0"/>
          <w:spacing w:val="0"/>
          <w:sz w:val="28"/>
          <w:szCs w:val="28"/>
        </w:rPr>
        <w:t xml:space="preserve">3.2 Проведение периодического медицинского осмотра работников </w:t>
      </w:r>
      <w:r>
        <w:rPr>
          <w:sz w:val="28"/>
          <w:szCs w:val="28"/>
        </w:rPr>
        <w:t xml:space="preserve">отдельного отряда №2 филиала №1 </w:t>
      </w:r>
      <w:r>
        <w:rPr>
          <w:rStyle w:val="BookTitle"/>
          <w:b w:val="0"/>
          <w:smallCaps w:val="0"/>
          <w:spacing w:val="0"/>
          <w:sz w:val="28"/>
          <w:szCs w:val="28"/>
        </w:rPr>
        <w:t xml:space="preserve"> ФГУП «Атом-охрана» осуществляется по согласованному Сторонами графику, </w:t>
      </w:r>
      <w:r w:rsidRPr="00E07A66">
        <w:rPr>
          <w:rStyle w:val="BookTitle"/>
          <w:b w:val="0"/>
          <w:smallCaps w:val="0"/>
          <w:spacing w:val="0"/>
          <w:sz w:val="28"/>
          <w:szCs w:val="28"/>
        </w:rPr>
        <w:t>с момента подписания по 31.12.2015.</w:t>
      </w:r>
    </w:p>
    <w:p w:rsidR="00F46107" w:rsidRPr="007A563D" w:rsidRDefault="00F46107" w:rsidP="00BB79E9">
      <w:pPr>
        <w:pStyle w:val="BodyTextIndent3"/>
        <w:spacing w:after="0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Style w:val="BookTitle"/>
          <w:rFonts w:ascii="Times New Roman" w:hAnsi="Times New Roman"/>
          <w:b w:val="0"/>
          <w:bCs/>
          <w:sz w:val="28"/>
          <w:szCs w:val="28"/>
        </w:rPr>
        <w:t>3</w:t>
      </w:r>
      <w:r w:rsidRPr="007A563D">
        <w:rPr>
          <w:rStyle w:val="BookTitle"/>
          <w:rFonts w:ascii="Times New Roman" w:hAnsi="Times New Roman"/>
          <w:b w:val="0"/>
          <w:bCs/>
          <w:sz w:val="28"/>
          <w:szCs w:val="28"/>
        </w:rPr>
        <w:t>.3</w:t>
      </w:r>
      <w:r>
        <w:rPr>
          <w:rStyle w:val="BookTitle"/>
          <w:rFonts w:ascii="Times New Roman" w:hAnsi="Times New Roman"/>
          <w:b w:val="0"/>
          <w:bCs/>
          <w:sz w:val="28"/>
          <w:szCs w:val="28"/>
        </w:rPr>
        <w:t>.</w:t>
      </w:r>
      <w:r w:rsidRPr="007A563D">
        <w:rPr>
          <w:rFonts w:ascii="Times New Roman" w:hAnsi="Times New Roman"/>
          <w:bCs/>
          <w:color w:val="000000"/>
          <w:sz w:val="28"/>
          <w:szCs w:val="28"/>
        </w:rPr>
        <w:t xml:space="preserve"> Исполнитель должен соответствовать требованиям, установленным в соответствии с законодательством Российской Федерации к лицам, осуществляющим оказание услуги, являющейся объектом закупки.</w:t>
      </w:r>
    </w:p>
    <w:p w:rsidR="00F46107" w:rsidRPr="00233281" w:rsidRDefault="00F46107" w:rsidP="00BB79E9">
      <w:pPr>
        <w:ind w:firstLine="720"/>
        <w:jc w:val="both"/>
        <w:rPr>
          <w:bCs/>
          <w:sz w:val="28"/>
          <w:szCs w:val="28"/>
        </w:rPr>
      </w:pPr>
      <w:r w:rsidRPr="00233281">
        <w:rPr>
          <w:bCs/>
          <w:sz w:val="28"/>
          <w:szCs w:val="28"/>
        </w:rPr>
        <w:t xml:space="preserve">Исполнитель должен </w:t>
      </w:r>
      <w:r>
        <w:rPr>
          <w:bCs/>
          <w:sz w:val="28"/>
          <w:szCs w:val="28"/>
        </w:rPr>
        <w:t xml:space="preserve">подтвердить </w:t>
      </w:r>
      <w:r w:rsidRPr="00233281">
        <w:rPr>
          <w:bCs/>
          <w:sz w:val="28"/>
          <w:szCs w:val="28"/>
        </w:rPr>
        <w:t>право</w:t>
      </w:r>
      <w:r>
        <w:rPr>
          <w:bCs/>
          <w:sz w:val="28"/>
          <w:szCs w:val="28"/>
        </w:rPr>
        <w:t xml:space="preserve"> на заключение договора на оказание услуги.</w:t>
      </w:r>
    </w:p>
    <w:p w:rsidR="00F46107" w:rsidRPr="00233281" w:rsidRDefault="00F46107" w:rsidP="00BB79E9">
      <w:pPr>
        <w:ind w:firstLine="720"/>
        <w:jc w:val="both"/>
        <w:rPr>
          <w:bCs/>
          <w:sz w:val="28"/>
          <w:szCs w:val="28"/>
        </w:rPr>
      </w:pPr>
      <w:r w:rsidRPr="00233281">
        <w:rPr>
          <w:bCs/>
          <w:sz w:val="28"/>
          <w:szCs w:val="28"/>
        </w:rPr>
        <w:t>В отношении исполнителя не должн</w:t>
      </w:r>
      <w:r>
        <w:rPr>
          <w:bCs/>
          <w:sz w:val="28"/>
          <w:szCs w:val="28"/>
        </w:rPr>
        <w:t>а</w:t>
      </w:r>
      <w:r w:rsidRPr="00233281">
        <w:rPr>
          <w:bCs/>
          <w:sz w:val="28"/>
          <w:szCs w:val="28"/>
        </w:rPr>
        <w:t xml:space="preserve"> проводиться ликвидаци</w:t>
      </w:r>
      <w:r>
        <w:rPr>
          <w:bCs/>
          <w:sz w:val="28"/>
          <w:szCs w:val="28"/>
        </w:rPr>
        <w:t>я</w:t>
      </w:r>
      <w:r w:rsidRPr="00233281">
        <w:rPr>
          <w:bCs/>
          <w:sz w:val="28"/>
          <w:szCs w:val="28"/>
        </w:rPr>
        <w:t>, а также должны отсутствовать решения арбитражного суда о признании Исполнителя  несостоятельным (банкротом) или об открытии конкурсного произ</w:t>
      </w:r>
      <w:r>
        <w:rPr>
          <w:bCs/>
          <w:sz w:val="28"/>
          <w:szCs w:val="28"/>
        </w:rPr>
        <w:t>водства в отношении Исполнителя.</w:t>
      </w:r>
    </w:p>
    <w:p w:rsidR="00F46107" w:rsidRPr="00233281" w:rsidRDefault="00F46107" w:rsidP="00BB79E9">
      <w:pPr>
        <w:ind w:firstLine="720"/>
        <w:jc w:val="both"/>
        <w:rPr>
          <w:bCs/>
          <w:sz w:val="28"/>
          <w:szCs w:val="28"/>
        </w:rPr>
      </w:pPr>
      <w:r w:rsidRPr="00233281">
        <w:rPr>
          <w:bCs/>
          <w:sz w:val="28"/>
          <w:szCs w:val="28"/>
        </w:rPr>
        <w:t>В отношении Исполнителя не должно быть приостановлени</w:t>
      </w:r>
      <w:r>
        <w:rPr>
          <w:bCs/>
          <w:sz w:val="28"/>
          <w:szCs w:val="28"/>
        </w:rPr>
        <w:t>е</w:t>
      </w:r>
      <w:r w:rsidRPr="00233281">
        <w:rPr>
          <w:bCs/>
          <w:sz w:val="28"/>
          <w:szCs w:val="28"/>
        </w:rPr>
        <w:t xml:space="preserve"> деятельности в порядке, установленном Кодексом Российской Федерации об административных правонарушениях, на дату подачи заявки на участие в закупке;</w:t>
      </w:r>
    </w:p>
    <w:p w:rsidR="00F46107" w:rsidRPr="00233281" w:rsidRDefault="00F46107" w:rsidP="00BB79E9">
      <w:pPr>
        <w:ind w:firstLine="720"/>
        <w:jc w:val="both"/>
        <w:rPr>
          <w:bCs/>
          <w:sz w:val="28"/>
          <w:szCs w:val="28"/>
        </w:rPr>
      </w:pPr>
      <w:r w:rsidRPr="00233281">
        <w:rPr>
          <w:bCs/>
          <w:sz w:val="28"/>
          <w:szCs w:val="28"/>
        </w:rPr>
        <w:t>Исполнитель не должен иметь на момент проведения закупки недоимок по налогам, сборам, задолженности по иным обязательным платежам в бюджеты бюджетной системы Российской Федерации (за исключением сумм согласно п. 5 ч. 1 ст. 31 Федерального закона от 05.04.2013 № 44</w:t>
      </w:r>
      <w:r>
        <w:rPr>
          <w:bCs/>
          <w:sz w:val="28"/>
          <w:szCs w:val="28"/>
        </w:rPr>
        <w:t>-</w:t>
      </w:r>
      <w:r w:rsidRPr="00233281">
        <w:rPr>
          <w:bCs/>
          <w:sz w:val="28"/>
          <w:szCs w:val="28"/>
        </w:rPr>
        <w:t>ФЗ «О контрактной системе в сфере закупок товаров, работ, услуг для обеспечения госуда</w:t>
      </w:r>
      <w:r>
        <w:rPr>
          <w:bCs/>
          <w:sz w:val="28"/>
          <w:szCs w:val="28"/>
        </w:rPr>
        <w:t>рственных и муниципальных нужд».</w:t>
      </w:r>
    </w:p>
    <w:p w:rsidR="00F46107" w:rsidRDefault="00F46107" w:rsidP="00BB79E9">
      <w:pPr>
        <w:ind w:firstLine="720"/>
        <w:jc w:val="both"/>
        <w:rPr>
          <w:bCs/>
          <w:sz w:val="28"/>
          <w:szCs w:val="28"/>
        </w:rPr>
      </w:pPr>
      <w:r w:rsidRPr="00233281">
        <w:rPr>
          <w:bCs/>
          <w:sz w:val="28"/>
          <w:szCs w:val="28"/>
        </w:rPr>
        <w:t>Отсутствие у Исполнителя</w:t>
      </w:r>
      <w:r>
        <w:rPr>
          <w:bCs/>
          <w:sz w:val="28"/>
          <w:szCs w:val="28"/>
        </w:rPr>
        <w:t xml:space="preserve"> -</w:t>
      </w:r>
      <w:r w:rsidRPr="00233281">
        <w:rPr>
          <w:bCs/>
          <w:sz w:val="28"/>
          <w:szCs w:val="28"/>
        </w:rPr>
        <w:t xml:space="preserve"> у руководителя, членов коллегиального исполнительного органа, главного бухгалтера Исполнителя судимости за преступления в сфере экономики,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</w:t>
      </w:r>
      <w:r>
        <w:rPr>
          <w:bCs/>
          <w:sz w:val="28"/>
          <w:szCs w:val="28"/>
        </w:rPr>
        <w:t>аказания в виде дисквалификации.</w:t>
      </w:r>
    </w:p>
    <w:p w:rsidR="00F46107" w:rsidRDefault="00F46107" w:rsidP="007A563D">
      <w:pPr>
        <w:jc w:val="both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/>
          <w:bCs/>
          <w:sz w:val="28"/>
          <w:szCs w:val="28"/>
        </w:rPr>
      </w:pPr>
      <w:r w:rsidRPr="00BB79E9">
        <w:rPr>
          <w:b/>
          <w:bCs/>
          <w:sz w:val="28"/>
          <w:szCs w:val="28"/>
        </w:rPr>
        <w:t>4. РЕЗУЛЬТАТ ОКАЗАННЫХ УСЛУГ</w:t>
      </w:r>
    </w:p>
    <w:p w:rsidR="00F46107" w:rsidRPr="00BB79E9" w:rsidRDefault="00F46107" w:rsidP="007A563D">
      <w:pPr>
        <w:jc w:val="center"/>
        <w:rPr>
          <w:b/>
          <w:bCs/>
          <w:sz w:val="28"/>
          <w:szCs w:val="28"/>
        </w:rPr>
      </w:pPr>
    </w:p>
    <w:p w:rsidR="00F46107" w:rsidRDefault="00F46107" w:rsidP="00BB79E9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4.1. Результатом проведения обязательного периодического медицинского осмотра работников </w:t>
      </w:r>
      <w:r>
        <w:rPr>
          <w:sz w:val="28"/>
          <w:szCs w:val="28"/>
        </w:rPr>
        <w:t xml:space="preserve">отдельного отряда №2 филиала №1 </w:t>
      </w:r>
      <w:r>
        <w:rPr>
          <w:bCs/>
          <w:sz w:val="28"/>
          <w:szCs w:val="28"/>
        </w:rPr>
        <w:t>ФГУП «Атом-охрана» является подписанный Сторонами заключительный акт медосмотра и акт сдачи-приемки оказанных услуг.</w:t>
      </w:r>
    </w:p>
    <w:p w:rsidR="00F46107" w:rsidRDefault="00F46107" w:rsidP="007A563D">
      <w:pPr>
        <w:jc w:val="both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/>
          <w:bCs/>
          <w:sz w:val="28"/>
          <w:szCs w:val="28"/>
        </w:rPr>
      </w:pPr>
      <w:r w:rsidRPr="00BB79E9">
        <w:rPr>
          <w:b/>
          <w:bCs/>
          <w:sz w:val="28"/>
          <w:szCs w:val="28"/>
        </w:rPr>
        <w:t>5. ПЕРЕЧЕНЬ ПРИЛОЖЕНИЙ</w:t>
      </w:r>
    </w:p>
    <w:p w:rsidR="00F46107" w:rsidRPr="00BB79E9" w:rsidRDefault="00F46107" w:rsidP="007A563D">
      <w:pPr>
        <w:jc w:val="center"/>
        <w:rPr>
          <w:b/>
          <w:bCs/>
          <w:sz w:val="28"/>
          <w:szCs w:val="28"/>
        </w:rPr>
      </w:pPr>
    </w:p>
    <w:p w:rsidR="00F46107" w:rsidRDefault="00F46107" w:rsidP="00BB79E9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5.1. Приложение № 1 Поименный список работников </w:t>
      </w:r>
      <w:r>
        <w:rPr>
          <w:sz w:val="28"/>
          <w:szCs w:val="28"/>
        </w:rPr>
        <w:t xml:space="preserve">отдельного отряда №2 филиала №1 </w:t>
      </w:r>
      <w:r>
        <w:rPr>
          <w:bCs/>
          <w:sz w:val="28"/>
          <w:szCs w:val="28"/>
        </w:rPr>
        <w:t xml:space="preserve"> ФГУП «Атом-охрана», подлежащих прохождению обязательного периодического медицинского осмотра.</w:t>
      </w:r>
    </w:p>
    <w:p w:rsidR="00F46107" w:rsidRDefault="00F46107" w:rsidP="007A563D">
      <w:pPr>
        <w:jc w:val="both"/>
        <w:rPr>
          <w:bCs/>
          <w:sz w:val="28"/>
          <w:szCs w:val="28"/>
        </w:rPr>
      </w:pPr>
    </w:p>
    <w:p w:rsidR="00F46107" w:rsidRDefault="00F46107" w:rsidP="007A563D">
      <w:pPr>
        <w:jc w:val="both"/>
        <w:rPr>
          <w:bCs/>
          <w:sz w:val="28"/>
          <w:szCs w:val="28"/>
        </w:rPr>
      </w:pPr>
    </w:p>
    <w:p w:rsidR="00F46107" w:rsidRDefault="00F46107" w:rsidP="007A563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Юрисконсульт филиала                                                              Е.С.Давидовская</w:t>
      </w:r>
    </w:p>
    <w:p w:rsidR="00F46107" w:rsidRDefault="00F46107" w:rsidP="007A563D">
      <w:pPr>
        <w:jc w:val="both"/>
        <w:rPr>
          <w:bCs/>
          <w:sz w:val="28"/>
          <w:szCs w:val="28"/>
        </w:rPr>
      </w:pPr>
    </w:p>
    <w:p w:rsidR="00F46107" w:rsidRDefault="00F46107" w:rsidP="00504969">
      <w:pPr>
        <w:rPr>
          <w:bCs/>
          <w:sz w:val="28"/>
          <w:szCs w:val="28"/>
        </w:rPr>
        <w:sectPr w:rsidR="00F46107" w:rsidSect="00FE2377">
          <w:pgSz w:w="11906" w:h="16838"/>
          <w:pgMar w:top="1134" w:right="851" w:bottom="567" w:left="1418" w:header="709" w:footer="709" w:gutter="0"/>
          <w:cols w:space="708"/>
          <w:titlePg/>
          <w:docGrid w:linePitch="360"/>
        </w:sectPr>
      </w:pPr>
      <w:r>
        <w:rPr>
          <w:bCs/>
          <w:sz w:val="28"/>
          <w:szCs w:val="28"/>
        </w:rPr>
        <w:t>Заместитель директора филиала по вооружению и МТО            С.Н.Востоков</w:t>
      </w:r>
    </w:p>
    <w:p w:rsidR="00F46107" w:rsidRDefault="00F46107" w:rsidP="00BB79E9">
      <w:pPr>
        <w:ind w:left="59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1</w:t>
      </w:r>
    </w:p>
    <w:p w:rsidR="00F46107" w:rsidRDefault="00F46107" w:rsidP="00EA4D2D">
      <w:pPr>
        <w:ind w:left="59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 техническому заданию по проведению обязательных периодических медицинских осмотров работников отдельного отряда №2 филиала №1 ФГУП «Атом-охрана»</w:t>
      </w: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Pr="00BB79E9" w:rsidRDefault="00F46107" w:rsidP="007A563D">
      <w:pPr>
        <w:jc w:val="center"/>
        <w:rPr>
          <w:b/>
          <w:bCs/>
          <w:sz w:val="28"/>
          <w:szCs w:val="28"/>
        </w:rPr>
      </w:pPr>
      <w:r w:rsidRPr="00BB79E9">
        <w:rPr>
          <w:b/>
          <w:bCs/>
          <w:sz w:val="28"/>
          <w:szCs w:val="28"/>
        </w:rPr>
        <w:t>ПОИМЕННЫЙ СПИСОК</w:t>
      </w:r>
    </w:p>
    <w:p w:rsidR="00F46107" w:rsidRDefault="00F46107" w:rsidP="007A563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работников </w:t>
      </w:r>
      <w:r>
        <w:rPr>
          <w:sz w:val="28"/>
          <w:szCs w:val="28"/>
        </w:rPr>
        <w:t xml:space="preserve">отдельного отряда №2 филиала №1 </w:t>
      </w:r>
      <w:r>
        <w:rPr>
          <w:bCs/>
          <w:sz w:val="28"/>
          <w:szCs w:val="28"/>
        </w:rPr>
        <w:t>ФГУП «Атом-охрана»,</w:t>
      </w:r>
    </w:p>
    <w:p w:rsidR="00F46107" w:rsidRDefault="00F46107" w:rsidP="007A563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подлежащих прохождению обязательного периодического</w:t>
      </w:r>
    </w:p>
    <w:p w:rsidR="00F46107" w:rsidRDefault="00F46107" w:rsidP="007A563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медицинского осмотра</w:t>
      </w: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Pr="006C1169" w:rsidRDefault="00F46107" w:rsidP="00E1123C">
      <w:pPr>
        <w:jc w:val="center"/>
        <w:rPr>
          <w:sz w:val="28"/>
          <w:szCs w:val="28"/>
        </w:rPr>
      </w:pP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828"/>
        <w:gridCol w:w="3604"/>
        <w:gridCol w:w="1845"/>
        <w:gridCol w:w="1848"/>
        <w:gridCol w:w="2103"/>
        <w:gridCol w:w="1831"/>
        <w:gridCol w:w="1500"/>
        <w:gridCol w:w="27"/>
        <w:gridCol w:w="57"/>
        <w:gridCol w:w="67"/>
      </w:tblGrid>
      <w:tr w:rsidR="00F46107" w:rsidRPr="006B5A39" w:rsidTr="00EE2F5C">
        <w:trPr>
          <w:gridAfter w:val="1"/>
          <w:wAfter w:w="67" w:type="dxa"/>
          <w:trHeight w:val="840"/>
        </w:trPr>
        <w:tc>
          <w:tcPr>
            <w:tcW w:w="828" w:type="dxa"/>
            <w:gridSpan w:val="2"/>
          </w:tcPr>
          <w:p w:rsidR="00F46107" w:rsidRPr="006B5A39" w:rsidRDefault="00F46107" w:rsidP="00EE2F5C">
            <w:pPr>
              <w:jc w:val="center"/>
              <w:rPr>
                <w:sz w:val="23"/>
                <w:szCs w:val="23"/>
              </w:rPr>
            </w:pPr>
            <w:r w:rsidRPr="006B5A39">
              <w:rPr>
                <w:sz w:val="23"/>
                <w:szCs w:val="23"/>
              </w:rPr>
              <w:t>№ п/п</w:t>
            </w:r>
          </w:p>
        </w:tc>
        <w:tc>
          <w:tcPr>
            <w:tcW w:w="3605" w:type="dxa"/>
          </w:tcPr>
          <w:p w:rsidR="00F46107" w:rsidRPr="006B5A39" w:rsidRDefault="00F46107" w:rsidP="00EE2F5C">
            <w:pPr>
              <w:jc w:val="center"/>
              <w:rPr>
                <w:sz w:val="23"/>
                <w:szCs w:val="23"/>
              </w:rPr>
            </w:pPr>
            <w:r w:rsidRPr="006B5A39">
              <w:rPr>
                <w:sz w:val="23"/>
                <w:szCs w:val="23"/>
              </w:rPr>
              <w:t>Фамилия имя, отчество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  <w:rPr>
                <w:sz w:val="23"/>
                <w:szCs w:val="23"/>
              </w:rPr>
            </w:pPr>
            <w:r w:rsidRPr="006B5A39">
              <w:rPr>
                <w:sz w:val="23"/>
                <w:szCs w:val="23"/>
              </w:rPr>
              <w:t>Дата рождения</w:t>
            </w:r>
          </w:p>
        </w:tc>
        <w:tc>
          <w:tcPr>
            <w:tcW w:w="1849" w:type="dxa"/>
          </w:tcPr>
          <w:p w:rsidR="00F46107" w:rsidRPr="006B5A39" w:rsidRDefault="00F46107" w:rsidP="00EE2F5C">
            <w:pPr>
              <w:jc w:val="center"/>
              <w:rPr>
                <w:sz w:val="23"/>
                <w:szCs w:val="23"/>
              </w:rPr>
            </w:pPr>
            <w:r w:rsidRPr="006B5A39">
              <w:rPr>
                <w:sz w:val="23"/>
                <w:szCs w:val="23"/>
              </w:rPr>
              <w:t>профессия</w:t>
            </w:r>
          </w:p>
        </w:tc>
        <w:tc>
          <w:tcPr>
            <w:tcW w:w="2104" w:type="dxa"/>
          </w:tcPr>
          <w:p w:rsidR="00F46107" w:rsidRPr="006B5A39" w:rsidRDefault="00F46107" w:rsidP="00EE2F5C">
            <w:pPr>
              <w:jc w:val="center"/>
              <w:rPr>
                <w:sz w:val="23"/>
                <w:szCs w:val="23"/>
              </w:rPr>
            </w:pPr>
            <w:r w:rsidRPr="006B5A39">
              <w:rPr>
                <w:sz w:val="23"/>
                <w:szCs w:val="23"/>
              </w:rPr>
              <w:t xml:space="preserve">Производственный фактор </w:t>
            </w:r>
          </w:p>
        </w:tc>
        <w:tc>
          <w:tcPr>
            <w:tcW w:w="1832" w:type="dxa"/>
          </w:tcPr>
          <w:p w:rsidR="00F46107" w:rsidRPr="006B5A39" w:rsidRDefault="00F46107" w:rsidP="00EE2F5C">
            <w:pPr>
              <w:jc w:val="center"/>
              <w:rPr>
                <w:sz w:val="23"/>
                <w:szCs w:val="23"/>
              </w:rPr>
            </w:pPr>
            <w:r w:rsidRPr="006B5A39">
              <w:rPr>
                <w:sz w:val="23"/>
                <w:szCs w:val="23"/>
              </w:rPr>
              <w:t xml:space="preserve">Пункт </w:t>
            </w:r>
          </w:p>
          <w:p w:rsidR="00F46107" w:rsidRPr="006B5A39" w:rsidRDefault="00F46107" w:rsidP="00EE2F5C">
            <w:pPr>
              <w:jc w:val="center"/>
              <w:rPr>
                <w:sz w:val="23"/>
                <w:szCs w:val="23"/>
              </w:rPr>
            </w:pPr>
            <w:r w:rsidRPr="006B5A39">
              <w:rPr>
                <w:sz w:val="23"/>
                <w:szCs w:val="23"/>
              </w:rPr>
              <w:t>по приказу</w:t>
            </w:r>
          </w:p>
        </w:tc>
        <w:tc>
          <w:tcPr>
            <w:tcW w:w="1585" w:type="dxa"/>
            <w:gridSpan w:val="3"/>
          </w:tcPr>
          <w:p w:rsidR="00F46107" w:rsidRPr="006B5A39" w:rsidRDefault="00F46107" w:rsidP="00EE2F5C">
            <w:pPr>
              <w:jc w:val="right"/>
              <w:rPr>
                <w:sz w:val="23"/>
                <w:szCs w:val="23"/>
              </w:rPr>
            </w:pPr>
            <w:r w:rsidRPr="006B5A39">
              <w:rPr>
                <w:sz w:val="23"/>
                <w:szCs w:val="23"/>
              </w:rPr>
              <w:t>Периодичность</w:t>
            </w:r>
          </w:p>
        </w:tc>
      </w:tr>
      <w:tr w:rsidR="00F46107" w:rsidRPr="006B5A39" w:rsidTr="00EE2F5C">
        <w:trPr>
          <w:gridAfter w:val="1"/>
          <w:wAfter w:w="67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  <w:tabs>
                <w:tab w:val="left" w:pos="360"/>
              </w:tabs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Акимов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Владимир Валентинович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30.03.54</w:t>
            </w:r>
          </w:p>
        </w:tc>
        <w:tc>
          <w:tcPr>
            <w:tcW w:w="1849" w:type="dxa"/>
          </w:tcPr>
          <w:p w:rsidR="00F46107" w:rsidRPr="006B5A39" w:rsidRDefault="00F46107" w:rsidP="00EE2F5C">
            <w:r w:rsidRPr="006B5A39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караула</w:t>
            </w:r>
          </w:p>
        </w:tc>
        <w:tc>
          <w:tcPr>
            <w:tcW w:w="2104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Приказ № 302-Н</w:t>
            </w:r>
          </w:p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пр.2 п.7</w:t>
            </w:r>
          </w:p>
        </w:tc>
        <w:tc>
          <w:tcPr>
            <w:tcW w:w="1585" w:type="dxa"/>
            <w:gridSpan w:val="3"/>
          </w:tcPr>
          <w:p w:rsidR="00F46107" w:rsidRPr="006B5A39" w:rsidRDefault="00F46107" w:rsidP="00EE2F5C">
            <w:r w:rsidRPr="006B5A39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1"/>
          <w:wAfter w:w="67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  <w:tabs>
                <w:tab w:val="left" w:pos="360"/>
              </w:tabs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Алтухов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Анатолий Николаевич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03.04.76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 xml:space="preserve">Охранник -водитель 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85" w:type="dxa"/>
            <w:gridSpan w:val="3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1"/>
          <w:wAfter w:w="67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  <w:tabs>
                <w:tab w:val="left" w:pos="360"/>
              </w:tabs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Анохин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Евгений Александрович</w:t>
            </w:r>
          </w:p>
        </w:tc>
        <w:tc>
          <w:tcPr>
            <w:tcW w:w="1846" w:type="dxa"/>
            <w:vAlign w:val="center"/>
          </w:tcPr>
          <w:p w:rsidR="00F46107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12.09.90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85" w:type="dxa"/>
            <w:gridSpan w:val="3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1"/>
          <w:wAfter w:w="67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  <w:tabs>
                <w:tab w:val="left" w:pos="360"/>
              </w:tabs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Анохин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Валерий Васильевич</w:t>
            </w:r>
          </w:p>
        </w:tc>
        <w:tc>
          <w:tcPr>
            <w:tcW w:w="1846" w:type="dxa"/>
            <w:vAlign w:val="center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19.04.67</w:t>
            </w:r>
          </w:p>
        </w:tc>
        <w:tc>
          <w:tcPr>
            <w:tcW w:w="1849" w:type="dxa"/>
            <w:vAlign w:val="center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Старшина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пр.1 п.3.2.2.4</w:t>
            </w:r>
          </w:p>
        </w:tc>
        <w:tc>
          <w:tcPr>
            <w:tcW w:w="1585" w:type="dxa"/>
            <w:gridSpan w:val="3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2 года</w:t>
            </w:r>
          </w:p>
        </w:tc>
      </w:tr>
      <w:tr w:rsidR="00F46107" w:rsidRPr="006B5A39" w:rsidTr="00EE2F5C">
        <w:trPr>
          <w:gridAfter w:val="1"/>
          <w:wAfter w:w="67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  <w:tabs>
                <w:tab w:val="left" w:pos="360"/>
              </w:tabs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Артамонов Андрей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Михайлович</w:t>
            </w:r>
          </w:p>
        </w:tc>
        <w:tc>
          <w:tcPr>
            <w:tcW w:w="1846" w:type="dxa"/>
            <w:vAlign w:val="center"/>
          </w:tcPr>
          <w:p w:rsidR="00F46107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14.05.74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 xml:space="preserve">Охранник -водитель </w:t>
            </w:r>
          </w:p>
        </w:tc>
        <w:tc>
          <w:tcPr>
            <w:tcW w:w="2104" w:type="dxa"/>
          </w:tcPr>
          <w:p w:rsidR="00F4610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Вождение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автотра</w:t>
            </w:r>
            <w:r>
              <w:rPr>
                <w:sz w:val="22"/>
                <w:szCs w:val="22"/>
              </w:rPr>
              <w:t>н</w:t>
            </w:r>
            <w:r w:rsidRPr="00A33567">
              <w:rPr>
                <w:sz w:val="22"/>
                <w:szCs w:val="22"/>
              </w:rPr>
              <w:t>спор</w:t>
            </w:r>
            <w:r>
              <w:rPr>
                <w:sz w:val="22"/>
                <w:szCs w:val="22"/>
              </w:rPr>
              <w:t>т</w:t>
            </w:r>
            <w:r w:rsidRPr="00A33567">
              <w:rPr>
                <w:sz w:val="22"/>
                <w:szCs w:val="22"/>
              </w:rPr>
              <w:t>а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п.28,       пр.2 п.7</w:t>
            </w:r>
          </w:p>
        </w:tc>
        <w:tc>
          <w:tcPr>
            <w:tcW w:w="1585" w:type="dxa"/>
            <w:gridSpan w:val="3"/>
          </w:tcPr>
          <w:p w:rsidR="00F46107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 раз в 2 года</w:t>
            </w:r>
          </w:p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  <w:p w:rsidR="00F46107" w:rsidRPr="00A33567" w:rsidRDefault="00F46107" w:rsidP="00EE2F5C">
            <w:pPr>
              <w:jc w:val="right"/>
            </w:pPr>
          </w:p>
        </w:tc>
      </w:tr>
      <w:tr w:rsidR="00F46107" w:rsidRPr="006B5A39" w:rsidTr="00EE2F5C">
        <w:trPr>
          <w:gridAfter w:val="1"/>
          <w:wAfter w:w="67" w:type="dxa"/>
          <w:trHeight w:val="375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  <w:tabs>
                <w:tab w:val="left" w:pos="360"/>
              </w:tabs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Артамонов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Олег Викторович 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24.10.67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85" w:type="dxa"/>
            <w:gridSpan w:val="3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1"/>
          <w:wAfter w:w="67" w:type="dxa"/>
          <w:trHeight w:val="501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  <w:tabs>
                <w:tab w:val="left" w:pos="360"/>
              </w:tabs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Артамонов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Роман Олегович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05.06.92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85" w:type="dxa"/>
            <w:gridSpan w:val="3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1"/>
          <w:wAfter w:w="67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  <w:tabs>
                <w:tab w:val="left" w:pos="360"/>
              </w:tabs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Асеев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Валерий Анатольевич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06.10.76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85" w:type="dxa"/>
            <w:gridSpan w:val="3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1"/>
          <w:wAfter w:w="67" w:type="dxa"/>
          <w:trHeight w:val="540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  <w:tabs>
                <w:tab w:val="left" w:pos="360"/>
              </w:tabs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Атанов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Николай Гаврилович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02.01.52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Начальник караула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85" w:type="dxa"/>
            <w:gridSpan w:val="3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1"/>
          <w:wAfter w:w="67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  <w:tabs>
                <w:tab w:val="left" w:pos="360"/>
              </w:tabs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Балтаева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Зоя Егоровна 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25.11.57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85" w:type="dxa"/>
            <w:gridSpan w:val="3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1"/>
          <w:wAfter w:w="67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  <w:tabs>
                <w:tab w:val="left" w:pos="360"/>
              </w:tabs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Безалтынный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Анатолий Борисович</w:t>
            </w:r>
          </w:p>
          <w:p w:rsidR="00F46107" w:rsidRPr="002338D9" w:rsidRDefault="00F46107" w:rsidP="00EE2F5C"/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15.12.55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85" w:type="dxa"/>
            <w:gridSpan w:val="3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1"/>
          <w:wAfter w:w="67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  <w:tabs>
                <w:tab w:val="left" w:pos="360"/>
              </w:tabs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Безгин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Сергей Григорьевич</w:t>
            </w:r>
          </w:p>
          <w:p w:rsidR="00F46107" w:rsidRPr="002338D9" w:rsidRDefault="00F46107" w:rsidP="00EE2F5C"/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02.05.57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 xml:space="preserve">Охранник -водитель 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Вождение автотра</w:t>
            </w:r>
            <w:r>
              <w:rPr>
                <w:sz w:val="22"/>
                <w:szCs w:val="22"/>
              </w:rPr>
              <w:t>н</w:t>
            </w:r>
            <w:r w:rsidRPr="00A33567">
              <w:rPr>
                <w:sz w:val="22"/>
                <w:szCs w:val="22"/>
              </w:rPr>
              <w:t>спо</w:t>
            </w:r>
            <w:r>
              <w:rPr>
                <w:sz w:val="22"/>
                <w:szCs w:val="22"/>
              </w:rPr>
              <w:t>рт</w:t>
            </w:r>
            <w:r w:rsidRPr="00A33567">
              <w:rPr>
                <w:sz w:val="22"/>
                <w:szCs w:val="22"/>
              </w:rPr>
              <w:t>а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п.28,       пр.2 п.7</w:t>
            </w:r>
          </w:p>
        </w:tc>
        <w:tc>
          <w:tcPr>
            <w:tcW w:w="1585" w:type="dxa"/>
            <w:gridSpan w:val="3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2 года 1 раз в год</w:t>
            </w:r>
          </w:p>
          <w:p w:rsidR="00F46107" w:rsidRPr="00A33567" w:rsidRDefault="00F46107" w:rsidP="00EE2F5C">
            <w:pPr>
              <w:jc w:val="right"/>
            </w:pPr>
          </w:p>
        </w:tc>
      </w:tr>
      <w:tr w:rsidR="00F46107" w:rsidRPr="006B5A39" w:rsidTr="00EE2F5C">
        <w:trPr>
          <w:gridAfter w:val="1"/>
          <w:wAfter w:w="67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  <w:tabs>
                <w:tab w:val="left" w:pos="360"/>
              </w:tabs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Белич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Татьяна Николаевна</w:t>
            </w:r>
          </w:p>
          <w:p w:rsidR="00F46107" w:rsidRPr="002338D9" w:rsidRDefault="00F46107" w:rsidP="00EE2F5C"/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31.08.56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Охраник-оператор ИТСО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85" w:type="dxa"/>
            <w:gridSpan w:val="3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1"/>
          <w:wAfter w:w="67" w:type="dxa"/>
          <w:trHeight w:val="417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  <w:tabs>
                <w:tab w:val="left" w:pos="360"/>
              </w:tabs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Белов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Максим Анатольевич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03.03.85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85" w:type="dxa"/>
            <w:gridSpan w:val="3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469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Белозёрова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Ирина Георгиевна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12.11.66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375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Белозёров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Михаил Викторович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14.01.57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 xml:space="preserve">Охранник -водитель 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Вождение автотра</w:t>
            </w:r>
            <w:r>
              <w:rPr>
                <w:sz w:val="22"/>
                <w:szCs w:val="22"/>
              </w:rPr>
              <w:t>н</w:t>
            </w:r>
            <w:r w:rsidRPr="00A33567">
              <w:rPr>
                <w:sz w:val="22"/>
                <w:szCs w:val="22"/>
              </w:rPr>
              <w:t>спор</w:t>
            </w:r>
            <w:r>
              <w:rPr>
                <w:sz w:val="22"/>
                <w:szCs w:val="22"/>
              </w:rPr>
              <w:t>т</w:t>
            </w:r>
            <w:r w:rsidRPr="00A33567">
              <w:rPr>
                <w:sz w:val="22"/>
                <w:szCs w:val="22"/>
              </w:rPr>
              <w:t>а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п.28,       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2 года 1 раз в год</w:t>
            </w:r>
          </w:p>
          <w:p w:rsidR="00F46107" w:rsidRPr="00A33567" w:rsidRDefault="00F46107" w:rsidP="00EE2F5C">
            <w:pPr>
              <w:jc w:val="right"/>
            </w:pP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Белоконов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Александр Николаевич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04.09.63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Белоусов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Евгений Игоревич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17.07.91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Бережнова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Надежда Дмитриевна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06.03.58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Беспалов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Олег Валерьевич                           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04.09.78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Бизюков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Алексей Иванович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07.01.53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Бирюкова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Ирина Викторовна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06.09.70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Борздых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Елена Анатольевна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03.04.76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509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Борошенко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Александр Владимирович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27.06.54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537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Буровников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Роман Игоревич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19.02.93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240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Быков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Евгений Александрович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04.11.90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240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Ветрова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Галина Николаевна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05.04.58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Старшина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пр.1 п.3.2.2.4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2 года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Ветрова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Любовь  Михайловна.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23.01.53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Нач</w:t>
            </w:r>
            <w:r>
              <w:rPr>
                <w:sz w:val="22"/>
                <w:szCs w:val="22"/>
              </w:rPr>
              <w:t>альник караула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425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Ветчинов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Алексей Григорьевич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31.01.72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Помощник нач. караула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Власенкова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Татьяна Анатольевна</w:t>
            </w:r>
          </w:p>
          <w:p w:rsidR="00F46107" w:rsidRPr="002338D9" w:rsidRDefault="00F46107" w:rsidP="00EE2F5C"/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30.01.78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Воробьева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Елена Николаевна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05.04.69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474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Воробьёва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Лариса Валерьевна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15.07.69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Охраник - оператор ИТСО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Воробьева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Светлана Викторовна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24.05.77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Воронцов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Дмитрий Александрович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18.05.90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420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Воротынцева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Нина Павловна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06.05.60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420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Гаврилов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Юрий Александрович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F46107" w:rsidRPr="006B5A39" w:rsidRDefault="00F46107" w:rsidP="00EE2F5C">
            <w:pPr>
              <w:jc w:val="center"/>
              <w:rPr>
                <w:highlight w:val="yellow"/>
              </w:rPr>
            </w:pPr>
            <w:r w:rsidRPr="006B5A39">
              <w:rPr>
                <w:sz w:val="22"/>
                <w:szCs w:val="22"/>
              </w:rPr>
              <w:t>29.08.93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420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Default="00F46107" w:rsidP="00EE2F5C">
            <w:r>
              <w:rPr>
                <w:sz w:val="22"/>
                <w:szCs w:val="22"/>
              </w:rPr>
              <w:t>Головачёв</w:t>
            </w:r>
          </w:p>
          <w:p w:rsidR="00F46107" w:rsidRPr="002338D9" w:rsidRDefault="00F46107" w:rsidP="00EE2F5C">
            <w:r>
              <w:rPr>
                <w:sz w:val="22"/>
                <w:szCs w:val="22"/>
              </w:rPr>
              <w:t xml:space="preserve"> Виктор Иванович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     07.11.4</w:t>
            </w:r>
            <w:r w:rsidRPr="00644A50">
              <w:rPr>
                <w:sz w:val="22"/>
                <w:szCs w:val="22"/>
              </w:rPr>
              <w:t>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Заместитель начальника отряда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пр.1 п.3.2.2.4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2 года</w:t>
            </w:r>
          </w:p>
        </w:tc>
      </w:tr>
      <w:tr w:rsidR="00F46107" w:rsidRPr="006B5A39" w:rsidTr="00EE2F5C">
        <w:trPr>
          <w:gridAfter w:val="2"/>
          <w:wAfter w:w="124" w:type="dxa"/>
          <w:trHeight w:val="330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Горемыкин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Геннадий Николаевич</w:t>
            </w:r>
          </w:p>
        </w:tc>
        <w:tc>
          <w:tcPr>
            <w:tcW w:w="1846" w:type="dxa"/>
            <w:vAlign w:val="center"/>
          </w:tcPr>
          <w:p w:rsidR="00F46107" w:rsidRPr="006B5A39" w:rsidRDefault="00F46107" w:rsidP="00EE2F5C">
            <w:pPr>
              <w:jc w:val="center"/>
              <w:rPr>
                <w:highlight w:val="yellow"/>
              </w:rPr>
            </w:pPr>
            <w:r w:rsidRPr="00644A50">
              <w:rPr>
                <w:sz w:val="22"/>
                <w:szCs w:val="22"/>
              </w:rPr>
              <w:t>13.04.57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-моторист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спец. средств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330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Горлов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Роман Олегович</w:t>
            </w:r>
          </w:p>
        </w:tc>
        <w:tc>
          <w:tcPr>
            <w:tcW w:w="1846" w:type="dxa"/>
            <w:vAlign w:val="center"/>
          </w:tcPr>
          <w:p w:rsidR="00F46107" w:rsidRPr="00644A50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10.03.94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Грабовецкая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Галина Анатольевна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15.07.63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Григорьев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Евгений Фёдорович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28.09.57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 xml:space="preserve">Охранник -водитель 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Вождение автотра</w:t>
            </w:r>
            <w:r>
              <w:rPr>
                <w:sz w:val="22"/>
                <w:szCs w:val="22"/>
              </w:rPr>
              <w:t>н</w:t>
            </w:r>
            <w:r w:rsidRPr="00A33567">
              <w:rPr>
                <w:sz w:val="22"/>
                <w:szCs w:val="22"/>
              </w:rPr>
              <w:t>спор</w:t>
            </w:r>
            <w:r>
              <w:rPr>
                <w:sz w:val="22"/>
                <w:szCs w:val="22"/>
              </w:rPr>
              <w:t>т</w:t>
            </w:r>
            <w:r w:rsidRPr="00A33567">
              <w:rPr>
                <w:sz w:val="22"/>
                <w:szCs w:val="22"/>
              </w:rPr>
              <w:t>а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п.28,       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2 года 1 раз в год</w:t>
            </w:r>
          </w:p>
          <w:p w:rsidR="00F46107" w:rsidRPr="00A33567" w:rsidRDefault="00F46107" w:rsidP="00EE2F5C">
            <w:pPr>
              <w:jc w:val="right"/>
            </w:pP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Грудинкин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Алексей Геннадьевич</w:t>
            </w:r>
          </w:p>
        </w:tc>
        <w:tc>
          <w:tcPr>
            <w:tcW w:w="1846" w:type="dxa"/>
          </w:tcPr>
          <w:p w:rsidR="00F46107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08.12.80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Охраник - оператор ИТСО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Грудинкин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Геннадий Александрович</w:t>
            </w:r>
          </w:p>
        </w:tc>
        <w:tc>
          <w:tcPr>
            <w:tcW w:w="1846" w:type="dxa"/>
          </w:tcPr>
          <w:p w:rsidR="00F46107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11.01.55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Охраник - оператор ИТСО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Давыдов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Даниил Юрьевич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13.04.57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Деменина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Элеонора Владимировна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03.04.69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Дойницына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Татьяна Васильевна.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10.08.57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Долгопятый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Юрий Михайлович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10.07.62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Дружляков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Владимир Владимирович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16.05.81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  <w:p w:rsidR="00F46107" w:rsidRPr="00A33567" w:rsidRDefault="00F46107" w:rsidP="00EE2F5C">
            <w:pPr>
              <w:jc w:val="center"/>
            </w:pP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Дружляков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Владимир Александрович     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08.01.79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Помощник нач. караула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645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Дурнев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Михаил Сергеевич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01.01.53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360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Дугин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Александр Владимирович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23.06.90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Евдокимов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Иван Федорович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29.10.60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Евин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Федор Александрович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13.06.83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Евина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Наталья Сергеевна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07.08.78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Евсеева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Вера Никитична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30.05.58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Егорова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Виктория Витальевна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12.01.71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Старшина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пр.1 п.3.2.2.4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2 года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Default="00F46107" w:rsidP="00EE2F5C">
            <w:r>
              <w:rPr>
                <w:sz w:val="22"/>
                <w:szCs w:val="22"/>
              </w:rPr>
              <w:t>Егорова</w:t>
            </w:r>
          </w:p>
          <w:p w:rsidR="00F46107" w:rsidRPr="002338D9" w:rsidRDefault="00F46107" w:rsidP="00EE2F5C">
            <w:r>
              <w:rPr>
                <w:sz w:val="22"/>
                <w:szCs w:val="22"/>
              </w:rPr>
              <w:t>Людмила Николаевнв</w:t>
            </w:r>
          </w:p>
        </w:tc>
        <w:tc>
          <w:tcPr>
            <w:tcW w:w="1846" w:type="dxa"/>
          </w:tcPr>
          <w:p w:rsidR="00F46107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20.07.68</w:t>
            </w:r>
          </w:p>
        </w:tc>
        <w:tc>
          <w:tcPr>
            <w:tcW w:w="1849" w:type="dxa"/>
          </w:tcPr>
          <w:p w:rsidR="00F46107" w:rsidRPr="004F40A1" w:rsidRDefault="00F46107" w:rsidP="00EE2F5C">
            <w:r>
              <w:rPr>
                <w:sz w:val="22"/>
                <w:szCs w:val="22"/>
              </w:rPr>
              <w:t>Старшина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пр.1 п.3.2.2.4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2 года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Жигулина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Галина  Анатольевна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01.09.62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570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Жугалёва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Валентина Григорьевна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26.08.55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195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Жмакин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Геннадий Васильевич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26.07.75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Заулин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Евгений Сергеевич </w:t>
            </w:r>
          </w:p>
          <w:p w:rsidR="00F46107" w:rsidRPr="002338D9" w:rsidRDefault="00F46107" w:rsidP="00EE2F5C"/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20.06.92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690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Зиновьева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Лариса Владимировна</w:t>
            </w:r>
          </w:p>
          <w:p w:rsidR="00F46107" w:rsidRPr="002338D9" w:rsidRDefault="00F46107" w:rsidP="00EE2F5C"/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27.04.71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690"/>
        </w:trPr>
        <w:tc>
          <w:tcPr>
            <w:tcW w:w="828" w:type="dxa"/>
            <w:gridSpan w:val="2"/>
          </w:tcPr>
          <w:p w:rsidR="00F46107" w:rsidRPr="00272666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Золотых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Алексей Александрович</w:t>
            </w:r>
          </w:p>
        </w:tc>
        <w:tc>
          <w:tcPr>
            <w:tcW w:w="1846" w:type="dxa"/>
          </w:tcPr>
          <w:p w:rsidR="00F46107" w:rsidRPr="00272666" w:rsidRDefault="00F46107" w:rsidP="00EE2F5C">
            <w:pPr>
              <w:jc w:val="center"/>
            </w:pPr>
            <w:r w:rsidRPr="00272666">
              <w:rPr>
                <w:sz w:val="22"/>
                <w:szCs w:val="22"/>
              </w:rPr>
              <w:t>22.04.57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550"/>
        </w:trPr>
        <w:tc>
          <w:tcPr>
            <w:tcW w:w="828" w:type="dxa"/>
            <w:gridSpan w:val="2"/>
          </w:tcPr>
          <w:p w:rsidR="00F46107" w:rsidRPr="00272666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Иванов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Александр Владимирович</w:t>
            </w:r>
          </w:p>
        </w:tc>
        <w:tc>
          <w:tcPr>
            <w:tcW w:w="1846" w:type="dxa"/>
          </w:tcPr>
          <w:p w:rsidR="00F46107" w:rsidRPr="00272666" w:rsidRDefault="00F46107" w:rsidP="00EE2F5C">
            <w:pPr>
              <w:jc w:val="center"/>
            </w:pPr>
            <w:r w:rsidRPr="00272666">
              <w:rPr>
                <w:sz w:val="22"/>
                <w:szCs w:val="22"/>
              </w:rPr>
              <w:t>12.10.92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 xml:space="preserve">Охранник 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315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Иванов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Сергей Олегович 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09.10.91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Ивлев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Евгений Петрович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03.10.68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Нач. караула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465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Ивлева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Анна Юрьевна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24.12.69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Ильин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Алексей Федорович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14.07.77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Ильина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Ирина Анатольевна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11.09.76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 xml:space="preserve">Охранник 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568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Исаенко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Владимир Анатольевич               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10.06.81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- водитель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Вождение автотра</w:t>
            </w:r>
            <w:r>
              <w:rPr>
                <w:sz w:val="22"/>
                <w:szCs w:val="22"/>
              </w:rPr>
              <w:t>н</w:t>
            </w:r>
            <w:r w:rsidRPr="00A33567">
              <w:rPr>
                <w:sz w:val="22"/>
                <w:szCs w:val="22"/>
              </w:rPr>
              <w:t>спор</w:t>
            </w:r>
            <w:r>
              <w:rPr>
                <w:sz w:val="22"/>
                <w:szCs w:val="22"/>
              </w:rPr>
              <w:t>т</w:t>
            </w:r>
            <w:r w:rsidRPr="00A33567">
              <w:rPr>
                <w:sz w:val="22"/>
                <w:szCs w:val="22"/>
              </w:rPr>
              <w:t>а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п.28,       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2 года 1 раз в год</w:t>
            </w:r>
          </w:p>
          <w:p w:rsidR="00F46107" w:rsidRPr="00A33567" w:rsidRDefault="00F46107" w:rsidP="00EE2F5C">
            <w:pPr>
              <w:jc w:val="right"/>
            </w:pPr>
          </w:p>
        </w:tc>
      </w:tr>
      <w:tr w:rsidR="00F46107" w:rsidRPr="006B5A39" w:rsidTr="00EE2F5C">
        <w:trPr>
          <w:gridAfter w:val="2"/>
          <w:wAfter w:w="124" w:type="dxa"/>
          <w:trHeight w:val="693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Кладиев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Валерий Александрович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09.11.53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Помощник начальника караула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Ковалева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Нина Вячеславовна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18.10.61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Ковырдинова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Елена Борисовна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28.06.71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615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Колесниченко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Дмитрий Николаевич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12.03.77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390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Костырев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Александр Фёдорович</w:t>
            </w:r>
          </w:p>
        </w:tc>
        <w:tc>
          <w:tcPr>
            <w:tcW w:w="1846" w:type="dxa"/>
          </w:tcPr>
          <w:p w:rsidR="00F46107" w:rsidRPr="006C79B1" w:rsidRDefault="00F46107" w:rsidP="00EE2F5C">
            <w:pPr>
              <w:jc w:val="center"/>
              <w:rPr>
                <w:sz w:val="18"/>
                <w:szCs w:val="18"/>
              </w:rPr>
            </w:pPr>
            <w:r w:rsidRPr="006C79B1">
              <w:rPr>
                <w:sz w:val="18"/>
                <w:szCs w:val="18"/>
              </w:rPr>
              <w:t>01.02.1958</w:t>
            </w:r>
          </w:p>
          <w:p w:rsidR="00F46107" w:rsidRPr="006B5A39" w:rsidRDefault="00F46107" w:rsidP="00EE2F5C">
            <w:pPr>
              <w:jc w:val="center"/>
            </w:pP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 xml:space="preserve">Заместитель начальника отряда 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390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Костырев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Александр Фёдорович</w:t>
            </w:r>
          </w:p>
        </w:tc>
        <w:tc>
          <w:tcPr>
            <w:tcW w:w="1846" w:type="dxa"/>
          </w:tcPr>
          <w:p w:rsidR="00F46107" w:rsidRPr="006C79B1" w:rsidRDefault="00F46107" w:rsidP="00EE2F5C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29</w:t>
            </w:r>
            <w:r w:rsidRPr="006B5A3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Pr="006B5A3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87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- водитель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Вождение автотра</w:t>
            </w:r>
            <w:r>
              <w:rPr>
                <w:sz w:val="22"/>
                <w:szCs w:val="22"/>
              </w:rPr>
              <w:t>н</w:t>
            </w:r>
            <w:r w:rsidRPr="00A33567">
              <w:rPr>
                <w:sz w:val="22"/>
                <w:szCs w:val="22"/>
              </w:rPr>
              <w:t>спор</w:t>
            </w:r>
            <w:r>
              <w:rPr>
                <w:sz w:val="22"/>
                <w:szCs w:val="22"/>
              </w:rPr>
              <w:t>т</w:t>
            </w:r>
            <w:r w:rsidRPr="00A33567">
              <w:rPr>
                <w:sz w:val="22"/>
                <w:szCs w:val="22"/>
              </w:rPr>
              <w:t>а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п.28,       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2 года 1 раз в год</w:t>
            </w:r>
          </w:p>
          <w:p w:rsidR="00F46107" w:rsidRPr="00A33567" w:rsidRDefault="00F46107" w:rsidP="00EE2F5C">
            <w:pPr>
              <w:jc w:val="right"/>
            </w:pP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Колупаев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Михаил Петрович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17.08.56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- водитель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спец. средств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Колупаева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Людмила Олеговна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20.06.58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Кондратьев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Андрей Викторович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22.11.72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Охранник-моторист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Управление маломерным судном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п.14,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 xml:space="preserve"> 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2 года 1 раз в год</w:t>
            </w:r>
          </w:p>
          <w:p w:rsidR="00F46107" w:rsidRPr="00A33567" w:rsidRDefault="00F46107" w:rsidP="00EE2F5C"/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Кондратьева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Екатерина Николаевна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22.10.74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Кондрашов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Юрий Викторович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01.02.73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Помощник нач. караула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Коптелова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Светлана Леонидовна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16.12.69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t>Ношение оружия</w:t>
            </w:r>
          </w:p>
          <w:p w:rsidR="00F46107" w:rsidRPr="00A33567" w:rsidRDefault="00F46107" w:rsidP="00EE2F5C">
            <w:pPr>
              <w:jc w:val="center"/>
            </w:pP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Коростелёв 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Александр Алексеевич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07.10.60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 xml:space="preserve">Помощник  нач. караула 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Коростелев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Евгений Владимирович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31.10.87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Корчков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Александр Сергеевич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23.08.90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540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Костюкова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Наталья Юрьевна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15.01.72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Косьяненко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Александр Анатольевич         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08.07.84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4F40A1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Кочергин</w:t>
            </w:r>
          </w:p>
          <w:p w:rsidR="00F46107" w:rsidRPr="004F40A1" w:rsidRDefault="00F46107" w:rsidP="00EE2F5C">
            <w:r w:rsidRPr="004F40A1">
              <w:rPr>
                <w:sz w:val="22"/>
                <w:szCs w:val="22"/>
              </w:rPr>
              <w:t xml:space="preserve"> Сергей Николаевич </w:t>
            </w:r>
          </w:p>
        </w:tc>
        <w:tc>
          <w:tcPr>
            <w:tcW w:w="1846" w:type="dxa"/>
          </w:tcPr>
          <w:p w:rsidR="00F46107" w:rsidRPr="004F40A1" w:rsidRDefault="00F46107" w:rsidP="00EE2F5C">
            <w:pPr>
              <w:jc w:val="center"/>
            </w:pPr>
            <w:r w:rsidRPr="004F40A1">
              <w:rPr>
                <w:sz w:val="22"/>
                <w:szCs w:val="22"/>
              </w:rPr>
              <w:t>19.04.82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Охранник-водитель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спец. средств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Кудасов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Владислав Сергеевич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21.12.1983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 xml:space="preserve">Охранник 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Кузнецов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Дмитрий Валерьевич    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13.06.73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Кузнецова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Татьяна Геннадьевна 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02.02.79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Курасов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Игорь Павлович                            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24.10.76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491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Куруч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Татьяна Николаевна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08.07.69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467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Ларкин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Алексей Павлович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06.02.90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Лесь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Николай Николаевич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02.08.85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  <w:trHeight w:val="600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Лобачева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Галина Сергеевна                      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24.03.64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Масалова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Ирина Александровна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04.03.72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Маслова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Любовь Николаевна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16.08.65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Машков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Максим Сергеевич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20.12.86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Машков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Сергей Александрович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09.11.64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After w:val="2"/>
          <w:wAfter w:w="124" w:type="dxa"/>
        </w:trPr>
        <w:tc>
          <w:tcPr>
            <w:tcW w:w="828" w:type="dxa"/>
            <w:gridSpan w:val="2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Маякова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Марина Юрьевна</w:t>
            </w:r>
          </w:p>
        </w:tc>
        <w:tc>
          <w:tcPr>
            <w:tcW w:w="1846" w:type="dxa"/>
          </w:tcPr>
          <w:p w:rsidR="00F46107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14.01.84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Макаренко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Александр Петрович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10.06.61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Помощник начальника     караула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Макарченкова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Любовь Алексеевна</w:t>
            </w:r>
          </w:p>
        </w:tc>
        <w:tc>
          <w:tcPr>
            <w:tcW w:w="1846" w:type="dxa"/>
          </w:tcPr>
          <w:p w:rsidR="00F46107" w:rsidRDefault="00F46107" w:rsidP="00EE2F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24.01.71</w:t>
            </w:r>
          </w:p>
          <w:p w:rsidR="00F46107" w:rsidRPr="006B5A39" w:rsidRDefault="00F46107" w:rsidP="00EE2F5C">
            <w:pPr>
              <w:jc w:val="center"/>
            </w:pP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Максименко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Сергей Викторович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06.04.64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Начальник караула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Малафеюк</w:t>
            </w:r>
          </w:p>
          <w:p w:rsidR="00F46107" w:rsidRDefault="00F46107" w:rsidP="00EE2F5C">
            <w:r w:rsidRPr="002338D9">
              <w:rPr>
                <w:sz w:val="22"/>
                <w:szCs w:val="22"/>
              </w:rPr>
              <w:t xml:space="preserve"> Андрей Анатольевич</w:t>
            </w:r>
          </w:p>
          <w:p w:rsidR="00F46107" w:rsidRPr="002338D9" w:rsidRDefault="00F46107" w:rsidP="00EE2F5C"/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11.11.92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Малахова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Любовь Алексеевна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07.05.58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53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Малышева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Марина Витальевна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21.05.67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53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Марейчев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Дмитрий Андреевич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09.11.92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Мелентьева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Валентина Вацловна</w:t>
            </w:r>
          </w:p>
          <w:p w:rsidR="00F46107" w:rsidRPr="002338D9" w:rsidRDefault="00F46107" w:rsidP="00EE2F5C"/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06.12.63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Мельников 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Виктор Евгеньевич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11.11.56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Помощник нач. караула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Меркулова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Оксана Михайловна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16.10.70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Минакова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Галина Викторовна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08.04.64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818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Мирошниченко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Борис Иванович</w:t>
            </w:r>
          </w:p>
        </w:tc>
        <w:tc>
          <w:tcPr>
            <w:tcW w:w="1846" w:type="dxa"/>
          </w:tcPr>
          <w:p w:rsidR="00F46107" w:rsidRPr="007F5218" w:rsidRDefault="00F46107" w:rsidP="00EE2F5C">
            <w:pPr>
              <w:jc w:val="center"/>
              <w:rPr>
                <w:highlight w:val="red"/>
              </w:rPr>
            </w:pPr>
            <w:r w:rsidRPr="004F40A1">
              <w:rPr>
                <w:sz w:val="22"/>
                <w:szCs w:val="22"/>
              </w:rPr>
              <w:t>18.07.69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-водитель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Вождение автотра</w:t>
            </w:r>
            <w:r>
              <w:rPr>
                <w:sz w:val="22"/>
                <w:szCs w:val="22"/>
              </w:rPr>
              <w:t>н</w:t>
            </w:r>
            <w:r w:rsidRPr="00A33567">
              <w:rPr>
                <w:sz w:val="22"/>
                <w:szCs w:val="22"/>
              </w:rPr>
              <w:t>спор</w:t>
            </w:r>
            <w:r>
              <w:rPr>
                <w:sz w:val="22"/>
                <w:szCs w:val="22"/>
              </w:rPr>
              <w:t>т</w:t>
            </w:r>
            <w:r w:rsidRPr="00A33567">
              <w:rPr>
                <w:sz w:val="22"/>
                <w:szCs w:val="22"/>
              </w:rPr>
              <w:t>а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п.28,       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2 года 1 раз в год</w:t>
            </w:r>
          </w:p>
          <w:p w:rsidR="00F46107" w:rsidRPr="00A33567" w:rsidRDefault="00F46107" w:rsidP="00EE2F5C">
            <w:pPr>
              <w:jc w:val="right"/>
            </w:pP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Михальченко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Елена Викторовна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31.08.78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Михайлов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Дмитрий Юрьевич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08.12.89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495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Михеенко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Нина Егоровна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06.07.52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Охраник - оператор ИТСО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Молокоедова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Надежда Леонидовна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03.04.73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Морозов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Константин Владимирович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06.04.90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Мосолов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Александр Владимирович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07.03.78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Мыцких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Алексей Владимирович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05.06.81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Мяснянкин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Виктор Владимирович</w:t>
            </w:r>
          </w:p>
        </w:tc>
        <w:tc>
          <w:tcPr>
            <w:tcW w:w="1846" w:type="dxa"/>
          </w:tcPr>
          <w:p w:rsidR="00F46107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18.06.67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Охранник-водитель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Вождение автотра</w:t>
            </w:r>
            <w:r>
              <w:rPr>
                <w:sz w:val="22"/>
                <w:szCs w:val="22"/>
              </w:rPr>
              <w:t>н</w:t>
            </w:r>
            <w:r w:rsidRPr="00A33567">
              <w:rPr>
                <w:sz w:val="22"/>
                <w:szCs w:val="22"/>
              </w:rPr>
              <w:t>спор</w:t>
            </w:r>
            <w:r>
              <w:rPr>
                <w:sz w:val="22"/>
                <w:szCs w:val="22"/>
              </w:rPr>
              <w:t>т</w:t>
            </w:r>
            <w:r w:rsidRPr="00A33567">
              <w:rPr>
                <w:sz w:val="22"/>
                <w:szCs w:val="22"/>
              </w:rPr>
              <w:t>а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п.28,       пр.2 п.7</w:t>
            </w:r>
          </w:p>
        </w:tc>
        <w:tc>
          <w:tcPr>
            <w:tcW w:w="1652" w:type="dxa"/>
            <w:gridSpan w:val="4"/>
          </w:tcPr>
          <w:p w:rsidR="00F4610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2 года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 xml:space="preserve"> 1 раз в год</w:t>
            </w:r>
          </w:p>
          <w:p w:rsidR="00F46107" w:rsidRPr="00A33567" w:rsidRDefault="00F46107" w:rsidP="00EE2F5C">
            <w:pPr>
              <w:jc w:val="right"/>
            </w:pPr>
          </w:p>
        </w:tc>
      </w:tr>
      <w:tr w:rsidR="00F46107" w:rsidRPr="00A33567" w:rsidTr="00EE2F5C">
        <w:trPr>
          <w:gridBefore w:val="1"/>
          <w:trHeight w:val="60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Мяснянкина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Оксана Витальевна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18.12.71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Наумов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Виктор Николаевич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07.03.66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Нечкина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Светлана Григорьевна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05.09.60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Нешина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Ольга Владимировна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18.08.76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Николаев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Александр Викторович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18.07.78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Охранник-водитель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спец. средств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trHeight w:val="50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Николаев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Виктор Алексеевич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25.06.52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Помощник нач. караула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trHeight w:val="675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Николаенко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Александр Фёдорович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01.01.66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Охранник-водитель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спец. средств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trHeight w:val="41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Николаенко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Михаил Александрович</w:t>
            </w:r>
          </w:p>
        </w:tc>
        <w:tc>
          <w:tcPr>
            <w:tcW w:w="1846" w:type="dxa"/>
          </w:tcPr>
          <w:p w:rsidR="00F46107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19.11.91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trHeight w:val="757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Новиков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Виктор Николаевич</w:t>
            </w:r>
          </w:p>
        </w:tc>
        <w:tc>
          <w:tcPr>
            <w:tcW w:w="1846" w:type="dxa"/>
          </w:tcPr>
          <w:p w:rsidR="00F46107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22.01.69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Охранник-водитель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Вождение автотра</w:t>
            </w:r>
            <w:r>
              <w:rPr>
                <w:sz w:val="22"/>
                <w:szCs w:val="22"/>
              </w:rPr>
              <w:t>н</w:t>
            </w:r>
            <w:r w:rsidRPr="00A33567">
              <w:rPr>
                <w:sz w:val="22"/>
                <w:szCs w:val="22"/>
              </w:rPr>
              <w:t>спор</w:t>
            </w:r>
            <w:r>
              <w:rPr>
                <w:sz w:val="22"/>
                <w:szCs w:val="22"/>
              </w:rPr>
              <w:t>т</w:t>
            </w:r>
            <w:r w:rsidRPr="00A33567">
              <w:rPr>
                <w:sz w:val="22"/>
                <w:szCs w:val="22"/>
              </w:rPr>
              <w:t>а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п.28,       пр.2 п.7</w:t>
            </w:r>
          </w:p>
        </w:tc>
        <w:tc>
          <w:tcPr>
            <w:tcW w:w="1652" w:type="dxa"/>
            <w:gridSpan w:val="4"/>
          </w:tcPr>
          <w:p w:rsidR="00F46107" w:rsidRDefault="00F46107" w:rsidP="00EE2F5C">
            <w:r w:rsidRPr="00A33567">
              <w:rPr>
                <w:sz w:val="22"/>
                <w:szCs w:val="22"/>
              </w:rPr>
              <w:t>1 раз в 2 г</w:t>
            </w:r>
            <w:r>
              <w:rPr>
                <w:sz w:val="22"/>
                <w:szCs w:val="22"/>
              </w:rPr>
              <w:t>о</w:t>
            </w:r>
            <w:r w:rsidRPr="00A33567">
              <w:rPr>
                <w:sz w:val="22"/>
                <w:szCs w:val="22"/>
              </w:rPr>
              <w:t xml:space="preserve">да </w:t>
            </w:r>
          </w:p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trHeight w:val="33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Новиков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Владимир Сергеевич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01.05.89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trHeight w:val="48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Новрузова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Валентина Петровна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13.06.71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Однодворцев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Виктор Евгеньевич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14.04.57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Панин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Евгений Сергеевич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09.01.90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Панищев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Юрий Михайлович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26.07.90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Пашкова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Нина Васильевна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14.04.64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Пашков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Виктор Владимирович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05.04.94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Пашкевич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Олег Августович</w:t>
            </w:r>
          </w:p>
        </w:tc>
        <w:tc>
          <w:tcPr>
            <w:tcW w:w="1846" w:type="dxa"/>
          </w:tcPr>
          <w:p w:rsidR="00F46107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20.01.53</w:t>
            </w:r>
          </w:p>
        </w:tc>
        <w:tc>
          <w:tcPr>
            <w:tcW w:w="1849" w:type="dxa"/>
          </w:tcPr>
          <w:p w:rsidR="00F46107" w:rsidRPr="004F40A1" w:rsidRDefault="00F46107" w:rsidP="00EE2F5C">
            <w:r>
              <w:rPr>
                <w:sz w:val="22"/>
                <w:szCs w:val="22"/>
              </w:rPr>
              <w:t>Старшина</w:t>
            </w:r>
          </w:p>
        </w:tc>
        <w:tc>
          <w:tcPr>
            <w:tcW w:w="2104" w:type="dxa"/>
          </w:tcPr>
          <w:p w:rsidR="00F46107" w:rsidRPr="00A33567" w:rsidRDefault="00F46107" w:rsidP="00EE2F5C"/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пр.1 п.3.2.2.4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2 года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Переверзев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Максим Иванович.                   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17.10.84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trHeight w:val="495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Переверзев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Николай Иванович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26.06.59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Переверзева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Любовь Николаевна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02.10.65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trHeight w:val="428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Перелыгин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Павел Николаевич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10.01.61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trHeight w:val="315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Персин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Александр Семёнович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12.04.63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Перькова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Оксана Алиевна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28.07.81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652" w:type="dxa"/>
            <w:gridSpan w:val="4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478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Пиковец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Марина Николаевна.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26.08.68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33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Плаксин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Олег Анатольевич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06.05.91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Погибелева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Валентина Николаевна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22.03.58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473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Поляков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Андрей Николаевич  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10.06.73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Помощник нач. караула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53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Попов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Роман Алексеевич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19.07.94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445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Привалов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Петр Владимирович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31.08.61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445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Примак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Татьяна Ивановна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02.02.59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445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Прохоров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Игорь Юрьевич</w:t>
            </w:r>
          </w:p>
        </w:tc>
        <w:tc>
          <w:tcPr>
            <w:tcW w:w="1846" w:type="dxa"/>
          </w:tcPr>
          <w:p w:rsidR="00F46107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26.12.79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30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Прохорченко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Николай Васильевич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11.05.72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55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Пыжов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Федор Николаевич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16.08.55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Разинькова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Елена Ивановна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16.06.70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Раз</w:t>
            </w:r>
            <w:r>
              <w:rPr>
                <w:sz w:val="22"/>
                <w:szCs w:val="22"/>
              </w:rPr>
              <w:t>инь</w:t>
            </w:r>
            <w:r w:rsidRPr="002338D9">
              <w:rPr>
                <w:sz w:val="22"/>
                <w:szCs w:val="22"/>
              </w:rPr>
              <w:t xml:space="preserve">ков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Пётр Алексеевич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06.06.73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Охранник-водитель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Вождение автотра</w:t>
            </w:r>
            <w:r>
              <w:rPr>
                <w:sz w:val="22"/>
                <w:szCs w:val="22"/>
              </w:rPr>
              <w:t>н</w:t>
            </w:r>
            <w:r w:rsidRPr="00A33567">
              <w:rPr>
                <w:sz w:val="22"/>
                <w:szCs w:val="22"/>
              </w:rPr>
              <w:t>спор</w:t>
            </w:r>
            <w:r>
              <w:rPr>
                <w:sz w:val="22"/>
                <w:szCs w:val="22"/>
              </w:rPr>
              <w:t>т</w:t>
            </w:r>
            <w:r w:rsidRPr="00A33567">
              <w:rPr>
                <w:sz w:val="22"/>
                <w:szCs w:val="22"/>
              </w:rPr>
              <w:t>а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п.28,       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pPr>
              <w:jc w:val="right"/>
            </w:pPr>
            <w:r>
              <w:rPr>
                <w:sz w:val="22"/>
                <w:szCs w:val="22"/>
              </w:rPr>
              <w:t xml:space="preserve">1 раз в 2 года </w:t>
            </w:r>
            <w:r w:rsidRPr="00A33567">
              <w:rPr>
                <w:sz w:val="22"/>
                <w:szCs w:val="22"/>
              </w:rPr>
              <w:t>1 раз в год</w:t>
            </w:r>
          </w:p>
          <w:p w:rsidR="00F46107" w:rsidRPr="00A33567" w:rsidRDefault="00F46107" w:rsidP="00EE2F5C">
            <w:pPr>
              <w:jc w:val="right"/>
            </w:pPr>
          </w:p>
        </w:tc>
      </w:tr>
      <w:tr w:rsidR="00F46107" w:rsidRPr="00A33567" w:rsidTr="00EE2F5C">
        <w:trPr>
          <w:gridBefore w:val="1"/>
          <w:gridAfter w:val="3"/>
          <w:wAfter w:w="151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Расихина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Ольга Михайловна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11.04.86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Репин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Анатолий Николаевич                      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11.11.65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Начальник группы (ГБР)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615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Репина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Галина Ивановна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10.12.55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  <w:vAlign w:val="center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  <w:vAlign w:val="center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  <w:vAlign w:val="center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555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Рудаков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Дмитрий Иванович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10.04.88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555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Руденский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Сергей Николаевич</w:t>
            </w:r>
          </w:p>
        </w:tc>
        <w:tc>
          <w:tcPr>
            <w:tcW w:w="1846" w:type="dxa"/>
            <w:vAlign w:val="center"/>
          </w:tcPr>
          <w:p w:rsidR="00F46107" w:rsidRPr="006B5A39" w:rsidRDefault="00F46107" w:rsidP="00EE2F5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B5A3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6B5A3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Pr="006B5A3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72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435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Рябченко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Владимир Харитонович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F46107" w:rsidRPr="006B5A39" w:rsidRDefault="00F46107" w:rsidP="00EE2F5C">
            <w:pPr>
              <w:jc w:val="center"/>
              <w:rPr>
                <w:highlight w:val="yellow"/>
              </w:rPr>
            </w:pPr>
            <w:r w:rsidRPr="006B5A39">
              <w:rPr>
                <w:sz w:val="22"/>
                <w:szCs w:val="22"/>
              </w:rPr>
              <w:t>18.09.49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 xml:space="preserve">Начальник отд. отряда №2 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Самсонова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Валентина Анатольевна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30.09.69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Сахарова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Вера Николаевна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15.03.59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449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Сахарова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Людмила Борисовна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22.07.74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53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Седнев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Николай Владимирович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10.10.87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285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Селиванов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Андрей Викторович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F46107" w:rsidRPr="006B5A39" w:rsidRDefault="00F46107" w:rsidP="00EE2F5C">
            <w:pPr>
              <w:jc w:val="center"/>
              <w:rPr>
                <w:highlight w:val="yellow"/>
              </w:rPr>
            </w:pPr>
            <w:r w:rsidRPr="006B5A39">
              <w:rPr>
                <w:sz w:val="22"/>
                <w:szCs w:val="22"/>
              </w:rPr>
              <w:t>03.02.89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495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Селихов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Михаил Егорович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20.11.57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Охранник- моторист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спец. средств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51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Семёнов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Александр Дмитриевич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17.02.89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51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Свиридов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Алексей Викторович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sz w:val="22"/>
                <w:szCs w:val="22"/>
              </w:rPr>
              <w:t>26</w:t>
            </w:r>
            <w:r w:rsidRPr="006B5A3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8</w:t>
            </w:r>
            <w:r w:rsidRPr="006B5A3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90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51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Скрипник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Андрей Викторович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sz w:val="22"/>
                <w:szCs w:val="22"/>
              </w:rPr>
              <w:t>21</w:t>
            </w:r>
            <w:r w:rsidRPr="006B5A39">
              <w:rPr>
                <w:sz w:val="22"/>
                <w:szCs w:val="22"/>
              </w:rPr>
              <w:t>.02.</w:t>
            </w:r>
            <w:r>
              <w:rPr>
                <w:sz w:val="22"/>
                <w:szCs w:val="22"/>
              </w:rPr>
              <w:t>71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Старшина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r w:rsidRPr="00A33567">
              <w:rPr>
                <w:sz w:val="22"/>
                <w:szCs w:val="22"/>
              </w:rPr>
              <w:t>пр.1 п.3.2.2.4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2 года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  <w:trHeight w:val="51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Смирнова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Оксана Николаевна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536B">
              <w:rPr>
                <w:sz w:val="22"/>
                <w:szCs w:val="22"/>
              </w:rPr>
              <w:t>07.06.</w:t>
            </w:r>
            <w:r>
              <w:rPr>
                <w:sz w:val="22"/>
                <w:szCs w:val="22"/>
              </w:rPr>
              <w:t>80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A33567" w:rsidTr="00EE2F5C">
        <w:trPr>
          <w:gridBefore w:val="1"/>
          <w:gridAfter w:val="3"/>
          <w:wAfter w:w="151" w:type="dxa"/>
        </w:trPr>
        <w:tc>
          <w:tcPr>
            <w:tcW w:w="828" w:type="dxa"/>
          </w:tcPr>
          <w:p w:rsidR="00F46107" w:rsidRPr="00272666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Соколов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Игорь Петрович</w:t>
            </w:r>
          </w:p>
        </w:tc>
        <w:tc>
          <w:tcPr>
            <w:tcW w:w="1846" w:type="dxa"/>
          </w:tcPr>
          <w:p w:rsidR="00F46107" w:rsidRPr="00E7536B" w:rsidRDefault="00F46107" w:rsidP="00EE2F5C">
            <w:pPr>
              <w:jc w:val="center"/>
            </w:pPr>
            <w:r w:rsidRPr="00E7536B">
              <w:rPr>
                <w:sz w:val="22"/>
                <w:szCs w:val="22"/>
              </w:rPr>
              <w:t>03.05.71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01" w:type="dxa"/>
          </w:tcPr>
          <w:p w:rsidR="00F46107" w:rsidRPr="00A33567" w:rsidRDefault="00F46107" w:rsidP="00EE2F5C"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Сорокина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Татьяна Александровна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18.04.68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Ступина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Анна Геннадьевна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08.03.61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48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Субботин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Василий Яковлевич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17.08.59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Тарасов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Дмитрий Владимирович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01.04.82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Терехов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Василий Иванович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19.02.64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Начальник караула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405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Тертов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Гавриил Анатольевич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18.12.59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57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Томилин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Дмитрий Александрович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04.10.66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Охранник-водитель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Вождение автотра</w:t>
            </w:r>
            <w:r>
              <w:rPr>
                <w:sz w:val="22"/>
                <w:szCs w:val="22"/>
              </w:rPr>
              <w:t>н</w:t>
            </w:r>
            <w:r w:rsidRPr="00A33567">
              <w:rPr>
                <w:sz w:val="22"/>
                <w:szCs w:val="22"/>
              </w:rPr>
              <w:t>спор</w:t>
            </w:r>
            <w:r>
              <w:rPr>
                <w:sz w:val="22"/>
                <w:szCs w:val="22"/>
              </w:rPr>
              <w:t>т</w:t>
            </w:r>
            <w:r w:rsidRPr="00A33567">
              <w:rPr>
                <w:sz w:val="22"/>
                <w:szCs w:val="22"/>
              </w:rPr>
              <w:t>а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п.28,       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2 года 1 раз в год</w:t>
            </w:r>
          </w:p>
          <w:p w:rsidR="00F46107" w:rsidRPr="00A33567" w:rsidRDefault="00F46107" w:rsidP="00EE2F5C">
            <w:pPr>
              <w:jc w:val="right"/>
            </w:pP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463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Тюнина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Любовь Анатольевна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16.12.72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415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Тюрин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Роман Геннадьевич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21.09.89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63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Федотова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Наталья Николаевна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25.07.81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497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Фёдоров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Денис Анатольевич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12.11.91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375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Филатов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Олег Викторович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14.08.72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Фофанова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Наталья Михайловна.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12.08.61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63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Фурманова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Ираида Алексеевна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05.03.60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41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Ходукин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Владимир Сергеевич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02.07.94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Хрипунова </w:t>
            </w:r>
          </w:p>
          <w:p w:rsidR="00F46107" w:rsidRDefault="00F46107" w:rsidP="00EE2F5C">
            <w:r w:rsidRPr="002338D9">
              <w:rPr>
                <w:sz w:val="22"/>
                <w:szCs w:val="22"/>
              </w:rPr>
              <w:t>Наталья Владимировна</w:t>
            </w:r>
          </w:p>
          <w:p w:rsidR="00F46107" w:rsidRPr="002338D9" w:rsidRDefault="00F46107" w:rsidP="00EE2F5C"/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23.02.72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Чернышев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Николай Афанасьевич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29.04.58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- моторист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спец. средств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Шапоров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Александр Вячеславович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r w:rsidRPr="006B5A39">
              <w:rPr>
                <w:sz w:val="22"/>
                <w:szCs w:val="22"/>
              </w:rPr>
              <w:t xml:space="preserve">       07.07.70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Помощник нач. карапула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Шаров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Александр Сергеевич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08.03.89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Шатохин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Александр Викторович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07.12.75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- моторист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Управление маломерным судном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п.14,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 xml:space="preserve"> 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2 года 1 раз в год</w:t>
            </w:r>
          </w:p>
          <w:p w:rsidR="00F46107" w:rsidRPr="00A33567" w:rsidRDefault="00F46107" w:rsidP="00EE2F5C"/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Шатохина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Вера Алексеевна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09.05.60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Шевлякова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Галина Михайловна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28.07.60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pPr>
              <w:pStyle w:val="Heading1"/>
              <w:rPr>
                <w:b w:val="0"/>
                <w:sz w:val="22"/>
                <w:szCs w:val="22"/>
              </w:rPr>
            </w:pPr>
            <w:r w:rsidRPr="002338D9">
              <w:rPr>
                <w:b w:val="0"/>
                <w:sz w:val="22"/>
                <w:szCs w:val="22"/>
              </w:rPr>
              <w:t xml:space="preserve">Шевцова </w:t>
            </w:r>
          </w:p>
          <w:p w:rsidR="00F46107" w:rsidRPr="002338D9" w:rsidRDefault="00F46107" w:rsidP="00EE2F5C">
            <w:pPr>
              <w:pStyle w:val="Heading1"/>
              <w:rPr>
                <w:b w:val="0"/>
                <w:sz w:val="22"/>
                <w:szCs w:val="22"/>
              </w:rPr>
            </w:pPr>
            <w:r w:rsidRPr="002338D9">
              <w:rPr>
                <w:b w:val="0"/>
                <w:sz w:val="22"/>
                <w:szCs w:val="22"/>
              </w:rPr>
              <w:t>Татьяна Сергеевна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10.07.77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Шишкина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Надежда Ильинична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28.02.58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570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Шкурков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Николай Васильевич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22.02.56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Помощник нач. караула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473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Шокуров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Евгений Александрович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27.04.</w:t>
            </w:r>
            <w:r w:rsidRPr="006B5A39">
              <w:rPr>
                <w:sz w:val="22"/>
                <w:szCs w:val="22"/>
              </w:rPr>
              <w:t>90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38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Шурхаленко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Геннадий Васильевич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sz w:val="22"/>
                <w:szCs w:val="22"/>
              </w:rPr>
              <w:t>26.08.7</w:t>
            </w:r>
            <w:r w:rsidRPr="006B5A39">
              <w:rPr>
                <w:sz w:val="22"/>
                <w:szCs w:val="22"/>
              </w:rPr>
              <w:t>0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Охранник-водитель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Вождение автотра</w:t>
            </w:r>
            <w:r>
              <w:rPr>
                <w:sz w:val="22"/>
                <w:szCs w:val="22"/>
              </w:rPr>
              <w:t>н</w:t>
            </w:r>
            <w:r w:rsidRPr="00A33567">
              <w:rPr>
                <w:sz w:val="22"/>
                <w:szCs w:val="22"/>
              </w:rPr>
              <w:t>спор</w:t>
            </w:r>
            <w:r>
              <w:rPr>
                <w:sz w:val="22"/>
                <w:szCs w:val="22"/>
              </w:rPr>
              <w:t>т</w:t>
            </w:r>
            <w:r w:rsidRPr="00A33567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п.28,       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2 года 1 раз в год</w:t>
            </w:r>
          </w:p>
          <w:p w:rsidR="00F46107" w:rsidRPr="00A33567" w:rsidRDefault="00F46107" w:rsidP="00EE2F5C">
            <w:pPr>
              <w:jc w:val="right"/>
            </w:pP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449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Щадных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Дмитрий Вячеславович</w:t>
            </w:r>
          </w:p>
        </w:tc>
        <w:tc>
          <w:tcPr>
            <w:tcW w:w="1846" w:type="dxa"/>
          </w:tcPr>
          <w:p w:rsidR="00F46107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14.08.91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54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Щеголев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Юрий Юрьевич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25.08.55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Помощник нач. караула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54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>Щепотьев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 Александр Викторович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31.07.61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Охранник-водитель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Вождение автотра</w:t>
            </w:r>
            <w:r>
              <w:rPr>
                <w:sz w:val="22"/>
                <w:szCs w:val="22"/>
              </w:rPr>
              <w:t>н</w:t>
            </w:r>
            <w:r w:rsidRPr="00A33567">
              <w:rPr>
                <w:sz w:val="22"/>
                <w:szCs w:val="22"/>
              </w:rPr>
              <w:t>спор</w:t>
            </w:r>
            <w:r>
              <w:rPr>
                <w:sz w:val="22"/>
                <w:szCs w:val="22"/>
              </w:rPr>
              <w:t>т</w:t>
            </w:r>
            <w:r w:rsidRPr="00A33567">
              <w:rPr>
                <w:sz w:val="22"/>
                <w:szCs w:val="22"/>
              </w:rPr>
              <w:t>а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п.28,       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2 года 1 раз в год</w:t>
            </w:r>
          </w:p>
          <w:p w:rsidR="00F46107" w:rsidRPr="00A33567" w:rsidRDefault="00F46107" w:rsidP="00EE2F5C">
            <w:pPr>
              <w:jc w:val="right"/>
            </w:pPr>
          </w:p>
        </w:tc>
      </w:tr>
      <w:tr w:rsidR="00F46107" w:rsidRPr="006B5A39" w:rsidTr="00EE2F5C">
        <w:trPr>
          <w:gridBefore w:val="1"/>
          <w:gridAfter w:val="2"/>
          <w:wAfter w:w="124" w:type="dxa"/>
          <w:trHeight w:val="541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Щербаков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Денис Александрович</w:t>
            </w:r>
          </w:p>
        </w:tc>
        <w:tc>
          <w:tcPr>
            <w:tcW w:w="1846" w:type="dxa"/>
          </w:tcPr>
          <w:p w:rsidR="00F46107" w:rsidRDefault="00F46107" w:rsidP="00EE2F5C">
            <w:pPr>
              <w:jc w:val="center"/>
            </w:pPr>
            <w:r>
              <w:rPr>
                <w:sz w:val="22"/>
                <w:szCs w:val="22"/>
              </w:rPr>
              <w:t>03.12.92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 ГБР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Щетинина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Елена Евгеньевна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06.03.72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  <w:tr w:rsidR="00F46107" w:rsidRPr="006B5A39" w:rsidTr="00EE2F5C">
        <w:trPr>
          <w:gridBefore w:val="1"/>
          <w:gridAfter w:val="2"/>
          <w:wAfter w:w="124" w:type="dxa"/>
        </w:trPr>
        <w:tc>
          <w:tcPr>
            <w:tcW w:w="828" w:type="dxa"/>
          </w:tcPr>
          <w:p w:rsidR="00F46107" w:rsidRPr="006B5A39" w:rsidRDefault="00F46107" w:rsidP="00E1123C">
            <w:pPr>
              <w:numPr>
                <w:ilvl w:val="0"/>
                <w:numId w:val="25"/>
              </w:numPr>
            </w:pPr>
          </w:p>
        </w:tc>
        <w:tc>
          <w:tcPr>
            <w:tcW w:w="3605" w:type="dxa"/>
          </w:tcPr>
          <w:p w:rsidR="00F46107" w:rsidRPr="002338D9" w:rsidRDefault="00F46107" w:rsidP="00EE2F5C">
            <w:r w:rsidRPr="002338D9">
              <w:rPr>
                <w:sz w:val="22"/>
                <w:szCs w:val="22"/>
              </w:rPr>
              <w:t xml:space="preserve">Юркина </w:t>
            </w:r>
          </w:p>
          <w:p w:rsidR="00F46107" w:rsidRPr="002338D9" w:rsidRDefault="00F46107" w:rsidP="00EE2F5C">
            <w:r w:rsidRPr="002338D9">
              <w:rPr>
                <w:sz w:val="22"/>
                <w:szCs w:val="22"/>
              </w:rPr>
              <w:t>Дина Николаевна</w:t>
            </w:r>
          </w:p>
        </w:tc>
        <w:tc>
          <w:tcPr>
            <w:tcW w:w="1846" w:type="dxa"/>
          </w:tcPr>
          <w:p w:rsidR="00F46107" w:rsidRPr="006B5A39" w:rsidRDefault="00F46107" w:rsidP="00EE2F5C">
            <w:pPr>
              <w:jc w:val="center"/>
            </w:pPr>
            <w:r w:rsidRPr="006B5A39">
              <w:rPr>
                <w:sz w:val="22"/>
                <w:szCs w:val="22"/>
              </w:rPr>
              <w:t>03.03.59</w:t>
            </w:r>
          </w:p>
        </w:tc>
        <w:tc>
          <w:tcPr>
            <w:tcW w:w="1849" w:type="dxa"/>
          </w:tcPr>
          <w:p w:rsidR="00F46107" w:rsidRPr="004F40A1" w:rsidRDefault="00F46107" w:rsidP="00EE2F5C">
            <w:r w:rsidRPr="004F40A1">
              <w:rPr>
                <w:sz w:val="22"/>
                <w:szCs w:val="22"/>
              </w:rPr>
              <w:t>Охранник</w:t>
            </w:r>
          </w:p>
        </w:tc>
        <w:tc>
          <w:tcPr>
            <w:tcW w:w="2104" w:type="dxa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Ношение оружия</w:t>
            </w:r>
          </w:p>
        </w:tc>
        <w:tc>
          <w:tcPr>
            <w:tcW w:w="1832" w:type="dxa"/>
          </w:tcPr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Приказ № 302-Н</w:t>
            </w:r>
          </w:p>
          <w:p w:rsidR="00F46107" w:rsidRPr="00A33567" w:rsidRDefault="00F46107" w:rsidP="00EE2F5C">
            <w:pPr>
              <w:jc w:val="center"/>
            </w:pPr>
            <w:r w:rsidRPr="00A33567">
              <w:rPr>
                <w:sz w:val="22"/>
                <w:szCs w:val="22"/>
              </w:rPr>
              <w:t>пр.2 п.7</w:t>
            </w:r>
          </w:p>
        </w:tc>
        <w:tc>
          <w:tcPr>
            <w:tcW w:w="1528" w:type="dxa"/>
            <w:gridSpan w:val="2"/>
          </w:tcPr>
          <w:p w:rsidR="00F46107" w:rsidRPr="00A33567" w:rsidRDefault="00F46107" w:rsidP="00EE2F5C">
            <w:pPr>
              <w:jc w:val="right"/>
            </w:pPr>
            <w:r w:rsidRPr="00A33567">
              <w:rPr>
                <w:sz w:val="22"/>
                <w:szCs w:val="22"/>
              </w:rPr>
              <w:t>1 раз в год</w:t>
            </w:r>
          </w:p>
        </w:tc>
      </w:tr>
    </w:tbl>
    <w:p w:rsidR="00F46107" w:rsidRDefault="00F46107" w:rsidP="00E1123C"/>
    <w:tbl>
      <w:tblPr>
        <w:tblpPr w:leftFromText="180" w:rightFromText="180" w:vertAnchor="text" w:horzAnchor="margin" w:tblpXSpec="right" w:tblpY="1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78"/>
        <w:gridCol w:w="4815"/>
        <w:gridCol w:w="1785"/>
        <w:gridCol w:w="1852"/>
      </w:tblGrid>
      <w:tr w:rsidR="00F46107" w:rsidRPr="003C3287" w:rsidTr="00DC1349">
        <w:tc>
          <w:tcPr>
            <w:tcW w:w="878" w:type="dxa"/>
          </w:tcPr>
          <w:p w:rsidR="00F46107" w:rsidRDefault="00F46107" w:rsidP="00DC1349">
            <w:pPr>
              <w:jc w:val="center"/>
              <w:rPr>
                <w:sz w:val="28"/>
                <w:szCs w:val="28"/>
              </w:rPr>
            </w:pPr>
            <w:r w:rsidRPr="003C3287">
              <w:rPr>
                <w:sz w:val="28"/>
                <w:szCs w:val="28"/>
                <w:lang w:val="en-US"/>
              </w:rPr>
              <w:t>N</w:t>
            </w:r>
          </w:p>
          <w:p w:rsidR="00F46107" w:rsidRPr="003C3287" w:rsidRDefault="00F46107" w:rsidP="00DC13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815" w:type="dxa"/>
          </w:tcPr>
          <w:p w:rsidR="00F46107" w:rsidRPr="003C3287" w:rsidRDefault="00F46107" w:rsidP="00DC1349">
            <w:pPr>
              <w:jc w:val="center"/>
              <w:rPr>
                <w:sz w:val="28"/>
                <w:szCs w:val="28"/>
              </w:rPr>
            </w:pPr>
            <w:r w:rsidRPr="003C3287">
              <w:rPr>
                <w:sz w:val="28"/>
                <w:szCs w:val="28"/>
              </w:rPr>
              <w:t xml:space="preserve">ФИО </w:t>
            </w:r>
            <w:r>
              <w:rPr>
                <w:sz w:val="28"/>
                <w:szCs w:val="28"/>
              </w:rPr>
              <w:t>работника</w:t>
            </w:r>
          </w:p>
        </w:tc>
        <w:tc>
          <w:tcPr>
            <w:tcW w:w="1785" w:type="dxa"/>
          </w:tcPr>
          <w:p w:rsidR="00F46107" w:rsidRPr="003C3287" w:rsidRDefault="00F46107" w:rsidP="00DC1349">
            <w:pPr>
              <w:jc w:val="center"/>
              <w:rPr>
                <w:sz w:val="28"/>
                <w:szCs w:val="28"/>
              </w:rPr>
            </w:pPr>
            <w:r w:rsidRPr="003C3287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852" w:type="dxa"/>
          </w:tcPr>
          <w:p w:rsidR="00F46107" w:rsidRPr="003C3287" w:rsidRDefault="00F46107" w:rsidP="00DC1349">
            <w:pPr>
              <w:jc w:val="center"/>
              <w:rPr>
                <w:sz w:val="28"/>
                <w:szCs w:val="28"/>
              </w:rPr>
            </w:pPr>
            <w:r w:rsidRPr="003C3287">
              <w:rPr>
                <w:sz w:val="28"/>
                <w:szCs w:val="28"/>
              </w:rPr>
              <w:t>Табельный номер</w:t>
            </w:r>
          </w:p>
        </w:tc>
      </w:tr>
      <w:tr w:rsidR="00F46107" w:rsidRPr="003C3287" w:rsidTr="00DC1349">
        <w:tc>
          <w:tcPr>
            <w:tcW w:w="878" w:type="dxa"/>
          </w:tcPr>
          <w:p w:rsidR="00F46107" w:rsidRPr="003C3287" w:rsidRDefault="00F46107" w:rsidP="00DC1349">
            <w:pPr>
              <w:jc w:val="center"/>
              <w:rPr>
                <w:sz w:val="28"/>
                <w:szCs w:val="28"/>
              </w:rPr>
            </w:pPr>
          </w:p>
          <w:p w:rsidR="00F46107" w:rsidRPr="003C3287" w:rsidRDefault="00F46107" w:rsidP="00DC1349">
            <w:pPr>
              <w:jc w:val="center"/>
              <w:rPr>
                <w:sz w:val="28"/>
                <w:szCs w:val="28"/>
              </w:rPr>
            </w:pPr>
            <w:r w:rsidRPr="003C3287">
              <w:rPr>
                <w:sz w:val="28"/>
                <w:szCs w:val="28"/>
              </w:rPr>
              <w:t>1</w:t>
            </w:r>
          </w:p>
          <w:p w:rsidR="00F46107" w:rsidRPr="003C3287" w:rsidRDefault="00F46107" w:rsidP="00DC13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5" w:type="dxa"/>
          </w:tcPr>
          <w:p w:rsidR="00F46107" w:rsidRPr="003C3287" w:rsidRDefault="00F46107" w:rsidP="00DC13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</w:tcPr>
          <w:p w:rsidR="00F46107" w:rsidRPr="003C3287" w:rsidRDefault="00F46107" w:rsidP="00DC13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2" w:type="dxa"/>
          </w:tcPr>
          <w:p w:rsidR="00F46107" w:rsidRPr="003C3287" w:rsidRDefault="00F46107" w:rsidP="00DC1349">
            <w:pPr>
              <w:jc w:val="center"/>
              <w:rPr>
                <w:sz w:val="28"/>
                <w:szCs w:val="28"/>
              </w:rPr>
            </w:pPr>
          </w:p>
        </w:tc>
      </w:tr>
      <w:tr w:rsidR="00F46107" w:rsidRPr="003C3287" w:rsidTr="00DC1349">
        <w:tc>
          <w:tcPr>
            <w:tcW w:w="878" w:type="dxa"/>
          </w:tcPr>
          <w:p w:rsidR="00F46107" w:rsidRPr="003C3287" w:rsidRDefault="00F46107" w:rsidP="00DC1349">
            <w:pPr>
              <w:jc w:val="center"/>
              <w:rPr>
                <w:sz w:val="28"/>
                <w:szCs w:val="28"/>
              </w:rPr>
            </w:pPr>
            <w:r w:rsidRPr="003C3287">
              <w:rPr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F46107" w:rsidRPr="003C3287" w:rsidRDefault="00F46107" w:rsidP="00DC13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</w:tcPr>
          <w:p w:rsidR="00F46107" w:rsidRPr="003C3287" w:rsidRDefault="00F46107" w:rsidP="00DC13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2" w:type="dxa"/>
          </w:tcPr>
          <w:p w:rsidR="00F46107" w:rsidRPr="003C3287" w:rsidRDefault="00F46107" w:rsidP="00DC1349">
            <w:pPr>
              <w:jc w:val="center"/>
              <w:rPr>
                <w:sz w:val="28"/>
                <w:szCs w:val="28"/>
              </w:rPr>
            </w:pPr>
          </w:p>
        </w:tc>
      </w:tr>
    </w:tbl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  <w:bookmarkStart w:id="0" w:name="_GoBack"/>
      <w:bookmarkEnd w:id="0"/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p w:rsidR="00F46107" w:rsidRDefault="00F46107" w:rsidP="007A563D">
      <w:pPr>
        <w:jc w:val="center"/>
        <w:rPr>
          <w:bCs/>
          <w:sz w:val="28"/>
          <w:szCs w:val="28"/>
        </w:rPr>
      </w:pPr>
    </w:p>
    <w:sectPr w:rsidR="00F46107" w:rsidSect="00E1123C">
      <w:pgSz w:w="16838" w:h="11906" w:orient="landscape"/>
      <w:pgMar w:top="1418" w:right="1134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107" w:rsidRDefault="00F46107">
      <w:r>
        <w:separator/>
      </w:r>
    </w:p>
  </w:endnote>
  <w:endnote w:type="continuationSeparator" w:id="0">
    <w:p w:rsidR="00F46107" w:rsidRDefault="00F46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07" w:rsidRDefault="00F46107" w:rsidP="00C26C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6107" w:rsidRDefault="00F461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07" w:rsidRDefault="00F46107" w:rsidP="00C26C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:rsidR="00F46107" w:rsidRDefault="00F461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107" w:rsidRDefault="00F46107">
      <w:r>
        <w:separator/>
      </w:r>
    </w:p>
  </w:footnote>
  <w:footnote w:type="continuationSeparator" w:id="0">
    <w:p w:rsidR="00F46107" w:rsidRDefault="00F461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91EA7"/>
    <w:multiLevelType w:val="hybridMultilevel"/>
    <w:tmpl w:val="21CE4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7A2A92"/>
    <w:multiLevelType w:val="hybridMultilevel"/>
    <w:tmpl w:val="DA8CBF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864786"/>
    <w:multiLevelType w:val="hybridMultilevel"/>
    <w:tmpl w:val="191E1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10B45"/>
    <w:multiLevelType w:val="multilevel"/>
    <w:tmpl w:val="D59EC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974890"/>
    <w:multiLevelType w:val="hybridMultilevel"/>
    <w:tmpl w:val="98789EE2"/>
    <w:lvl w:ilvl="0" w:tplc="79DE98F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EC39CE"/>
    <w:multiLevelType w:val="hybridMultilevel"/>
    <w:tmpl w:val="B3766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75AA7"/>
    <w:multiLevelType w:val="hybridMultilevel"/>
    <w:tmpl w:val="FD98533E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570D04"/>
    <w:multiLevelType w:val="hybridMultilevel"/>
    <w:tmpl w:val="15BAF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2812CF9"/>
    <w:multiLevelType w:val="hybridMultilevel"/>
    <w:tmpl w:val="1E3A1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84359A"/>
    <w:multiLevelType w:val="hybridMultilevel"/>
    <w:tmpl w:val="961E96F8"/>
    <w:lvl w:ilvl="0" w:tplc="79DE98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42E5B7F"/>
    <w:multiLevelType w:val="hybridMultilevel"/>
    <w:tmpl w:val="A5B47584"/>
    <w:lvl w:ilvl="0" w:tplc="79DE98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7861CF8"/>
    <w:multiLevelType w:val="multilevel"/>
    <w:tmpl w:val="ABA443EE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2">
    <w:nsid w:val="4A7B1E70"/>
    <w:multiLevelType w:val="hybridMultilevel"/>
    <w:tmpl w:val="C194BC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AD6181"/>
    <w:multiLevelType w:val="hybridMultilevel"/>
    <w:tmpl w:val="B832C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A747056"/>
    <w:multiLevelType w:val="hybridMultilevel"/>
    <w:tmpl w:val="E086253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5">
    <w:nsid w:val="5C4E5B5A"/>
    <w:multiLevelType w:val="multilevel"/>
    <w:tmpl w:val="12FCACBC"/>
    <w:lvl w:ilvl="0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25" w:hanging="1185"/>
      </w:pPr>
      <w:rPr>
        <w:rFonts w:cs="Times New Roman"/>
        <w:b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25" w:hanging="1185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25" w:hanging="1185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25" w:hanging="1185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16">
    <w:nsid w:val="64130B66"/>
    <w:multiLevelType w:val="hybridMultilevel"/>
    <w:tmpl w:val="A17C9650"/>
    <w:lvl w:ilvl="0" w:tplc="82F21756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6C56337"/>
    <w:multiLevelType w:val="hybridMultilevel"/>
    <w:tmpl w:val="DFCE96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678354B7"/>
    <w:multiLevelType w:val="hybridMultilevel"/>
    <w:tmpl w:val="8416E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85135C4"/>
    <w:multiLevelType w:val="hybridMultilevel"/>
    <w:tmpl w:val="E96E9D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68EB3A3B"/>
    <w:multiLevelType w:val="hybridMultilevel"/>
    <w:tmpl w:val="CC9E6E0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>
    <w:nsid w:val="6EC71C5E"/>
    <w:multiLevelType w:val="hybridMultilevel"/>
    <w:tmpl w:val="169E2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52F6B97"/>
    <w:multiLevelType w:val="hybridMultilevel"/>
    <w:tmpl w:val="C576D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94F1616"/>
    <w:multiLevelType w:val="hybridMultilevel"/>
    <w:tmpl w:val="F050B804"/>
    <w:lvl w:ilvl="0" w:tplc="79DE98F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C2148D6"/>
    <w:multiLevelType w:val="hybridMultilevel"/>
    <w:tmpl w:val="F6D29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1"/>
  </w:num>
  <w:num w:numId="4">
    <w:abstractNumId w:val="5"/>
  </w:num>
  <w:num w:numId="5">
    <w:abstractNumId w:val="17"/>
  </w:num>
  <w:num w:numId="6">
    <w:abstractNumId w:val="1"/>
  </w:num>
  <w:num w:numId="7">
    <w:abstractNumId w:val="12"/>
  </w:num>
  <w:num w:numId="8">
    <w:abstractNumId w:val="19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4"/>
  </w:num>
  <w:num w:numId="14">
    <w:abstractNumId w:val="23"/>
  </w:num>
  <w:num w:numId="15">
    <w:abstractNumId w:val="16"/>
  </w:num>
  <w:num w:numId="16">
    <w:abstractNumId w:val="6"/>
  </w:num>
  <w:num w:numId="17">
    <w:abstractNumId w:val="3"/>
  </w:num>
  <w:num w:numId="18">
    <w:abstractNumId w:val="22"/>
  </w:num>
  <w:num w:numId="19">
    <w:abstractNumId w:val="18"/>
  </w:num>
  <w:num w:numId="20">
    <w:abstractNumId w:val="0"/>
  </w:num>
  <w:num w:numId="21">
    <w:abstractNumId w:val="7"/>
  </w:num>
  <w:num w:numId="22">
    <w:abstractNumId w:val="21"/>
  </w:num>
  <w:num w:numId="23">
    <w:abstractNumId w:val="13"/>
  </w:num>
  <w:num w:numId="24">
    <w:abstractNumId w:val="14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6A7"/>
    <w:rsid w:val="000062F7"/>
    <w:rsid w:val="00016740"/>
    <w:rsid w:val="00034129"/>
    <w:rsid w:val="00074702"/>
    <w:rsid w:val="001058E0"/>
    <w:rsid w:val="00175752"/>
    <w:rsid w:val="00187EF7"/>
    <w:rsid w:val="001A1EBD"/>
    <w:rsid w:val="001A2964"/>
    <w:rsid w:val="001D7FB5"/>
    <w:rsid w:val="001E1011"/>
    <w:rsid w:val="00210C6F"/>
    <w:rsid w:val="00215766"/>
    <w:rsid w:val="00233281"/>
    <w:rsid w:val="002338D9"/>
    <w:rsid w:val="0024168D"/>
    <w:rsid w:val="0026705E"/>
    <w:rsid w:val="00272666"/>
    <w:rsid w:val="00274B9F"/>
    <w:rsid w:val="002F5136"/>
    <w:rsid w:val="003106A7"/>
    <w:rsid w:val="00313C9F"/>
    <w:rsid w:val="0033434F"/>
    <w:rsid w:val="00334E7C"/>
    <w:rsid w:val="0034153D"/>
    <w:rsid w:val="00374AC5"/>
    <w:rsid w:val="00397CF7"/>
    <w:rsid w:val="003C3287"/>
    <w:rsid w:val="003E0D8E"/>
    <w:rsid w:val="003E5399"/>
    <w:rsid w:val="003F00CD"/>
    <w:rsid w:val="003F24F9"/>
    <w:rsid w:val="0043742F"/>
    <w:rsid w:val="00445496"/>
    <w:rsid w:val="00463D2C"/>
    <w:rsid w:val="00470174"/>
    <w:rsid w:val="004B59B5"/>
    <w:rsid w:val="004C5417"/>
    <w:rsid w:val="004C59D4"/>
    <w:rsid w:val="004F40A1"/>
    <w:rsid w:val="00504969"/>
    <w:rsid w:val="0051138A"/>
    <w:rsid w:val="00551279"/>
    <w:rsid w:val="00571C58"/>
    <w:rsid w:val="00577BE8"/>
    <w:rsid w:val="00583FDC"/>
    <w:rsid w:val="005A2FF5"/>
    <w:rsid w:val="005B3C61"/>
    <w:rsid w:val="005D1C38"/>
    <w:rsid w:val="00644A50"/>
    <w:rsid w:val="00684437"/>
    <w:rsid w:val="00684FCA"/>
    <w:rsid w:val="006B1E77"/>
    <w:rsid w:val="006B5A39"/>
    <w:rsid w:val="006C1169"/>
    <w:rsid w:val="006C422B"/>
    <w:rsid w:val="006C4A5F"/>
    <w:rsid w:val="006C79B1"/>
    <w:rsid w:val="0070407C"/>
    <w:rsid w:val="00725157"/>
    <w:rsid w:val="00733674"/>
    <w:rsid w:val="0075707C"/>
    <w:rsid w:val="0079023F"/>
    <w:rsid w:val="007A563D"/>
    <w:rsid w:val="007B2A8E"/>
    <w:rsid w:val="007D4487"/>
    <w:rsid w:val="007F5218"/>
    <w:rsid w:val="008454AF"/>
    <w:rsid w:val="0084781E"/>
    <w:rsid w:val="00855021"/>
    <w:rsid w:val="00895D10"/>
    <w:rsid w:val="008A6ED6"/>
    <w:rsid w:val="009200CA"/>
    <w:rsid w:val="00960C71"/>
    <w:rsid w:val="00991827"/>
    <w:rsid w:val="00997BFB"/>
    <w:rsid w:val="009B3EC0"/>
    <w:rsid w:val="009B7533"/>
    <w:rsid w:val="009D1511"/>
    <w:rsid w:val="009E331E"/>
    <w:rsid w:val="009F7787"/>
    <w:rsid w:val="00A05D70"/>
    <w:rsid w:val="00A16773"/>
    <w:rsid w:val="00A33567"/>
    <w:rsid w:val="00A44573"/>
    <w:rsid w:val="00A60DC7"/>
    <w:rsid w:val="00AB112B"/>
    <w:rsid w:val="00AB3DF1"/>
    <w:rsid w:val="00AE3451"/>
    <w:rsid w:val="00B00982"/>
    <w:rsid w:val="00B02B19"/>
    <w:rsid w:val="00B041E8"/>
    <w:rsid w:val="00B12F9F"/>
    <w:rsid w:val="00B3535A"/>
    <w:rsid w:val="00B44E28"/>
    <w:rsid w:val="00B82E93"/>
    <w:rsid w:val="00BB79E9"/>
    <w:rsid w:val="00BC5FAB"/>
    <w:rsid w:val="00BC7175"/>
    <w:rsid w:val="00BE2E3B"/>
    <w:rsid w:val="00C00368"/>
    <w:rsid w:val="00C02E78"/>
    <w:rsid w:val="00C26C3C"/>
    <w:rsid w:val="00C4150A"/>
    <w:rsid w:val="00C81ECD"/>
    <w:rsid w:val="00C82589"/>
    <w:rsid w:val="00CA2135"/>
    <w:rsid w:val="00CB519E"/>
    <w:rsid w:val="00CB5492"/>
    <w:rsid w:val="00D150BB"/>
    <w:rsid w:val="00D26133"/>
    <w:rsid w:val="00D3156B"/>
    <w:rsid w:val="00D368BB"/>
    <w:rsid w:val="00D92F81"/>
    <w:rsid w:val="00D944F3"/>
    <w:rsid w:val="00DB4CCE"/>
    <w:rsid w:val="00DC1349"/>
    <w:rsid w:val="00DC2CBC"/>
    <w:rsid w:val="00DF29CF"/>
    <w:rsid w:val="00E020CD"/>
    <w:rsid w:val="00E07A66"/>
    <w:rsid w:val="00E1123C"/>
    <w:rsid w:val="00E7536B"/>
    <w:rsid w:val="00E96FED"/>
    <w:rsid w:val="00EA4D2D"/>
    <w:rsid w:val="00EB7492"/>
    <w:rsid w:val="00EC0840"/>
    <w:rsid w:val="00EC7198"/>
    <w:rsid w:val="00EC75B4"/>
    <w:rsid w:val="00EE2F5C"/>
    <w:rsid w:val="00F173A8"/>
    <w:rsid w:val="00F46107"/>
    <w:rsid w:val="00FA45E7"/>
    <w:rsid w:val="00FA5816"/>
    <w:rsid w:val="00FB50BF"/>
    <w:rsid w:val="00FE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9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E1123C"/>
    <w:pPr>
      <w:keepNext/>
      <w:outlineLvl w:val="0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1123C"/>
    <w:rPr>
      <w:rFonts w:ascii="Times New Roman" w:hAnsi="Times New Roman" w:cs="Times New Roman"/>
      <w:b/>
    </w:rPr>
  </w:style>
  <w:style w:type="character" w:customStyle="1" w:styleId="NormalWebChar">
    <w:name w:val="Normal (Web) Char"/>
    <w:aliases w:val="Обычный (Web) Char,Обычный (веб) Знак Знак Char,Обычный (Web) Знак Знак Знак Char"/>
    <w:link w:val="NormalWeb"/>
    <w:uiPriority w:val="99"/>
    <w:locked/>
    <w:rsid w:val="004B59B5"/>
    <w:rPr>
      <w:sz w:val="24"/>
    </w:rPr>
  </w:style>
  <w:style w:type="paragraph" w:styleId="NormalWeb">
    <w:name w:val="Normal (Web)"/>
    <w:aliases w:val="Обычный (Web),Обычный (веб) Знак Знак,Обычный (Web) Знак Знак Знак"/>
    <w:basedOn w:val="Normal"/>
    <w:link w:val="NormalWebChar"/>
    <w:uiPriority w:val="99"/>
    <w:rsid w:val="004B59B5"/>
    <w:pPr>
      <w:spacing w:after="200" w:line="276" w:lineRule="auto"/>
      <w:ind w:left="720"/>
      <w:contextualSpacing/>
    </w:pPr>
    <w:rPr>
      <w:rFonts w:ascii="Calibri" w:eastAsia="Calibri" w:hAnsi="Calibri"/>
      <w:szCs w:val="20"/>
    </w:rPr>
  </w:style>
  <w:style w:type="character" w:styleId="BookTitle">
    <w:name w:val="Book Title"/>
    <w:basedOn w:val="DefaultParagraphFont"/>
    <w:uiPriority w:val="99"/>
    <w:qFormat/>
    <w:rsid w:val="004B59B5"/>
    <w:rPr>
      <w:rFonts w:cs="Times New Roman"/>
      <w:b/>
      <w:smallCaps/>
      <w:spacing w:val="5"/>
    </w:rPr>
  </w:style>
  <w:style w:type="paragraph" w:styleId="ListParagraph">
    <w:name w:val="List Paragraph"/>
    <w:basedOn w:val="Normal"/>
    <w:uiPriority w:val="99"/>
    <w:qFormat/>
    <w:rsid w:val="00445496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EC0840"/>
    <w:pPr>
      <w:jc w:val="both"/>
    </w:pPr>
    <w:rPr>
      <w:rFonts w:eastAsia="Calibri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C0840"/>
    <w:rPr>
      <w:rFonts w:ascii="Times New Roman" w:hAnsi="Times New Roman" w:cs="Times New Roman"/>
      <w:sz w:val="20"/>
      <w:lang w:eastAsia="ru-RU"/>
    </w:rPr>
  </w:style>
  <w:style w:type="table" w:styleId="TableGrid">
    <w:name w:val="Table Grid"/>
    <w:basedOn w:val="TableNormal"/>
    <w:uiPriority w:val="99"/>
    <w:rsid w:val="008A6E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B82E9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B82E93"/>
  </w:style>
  <w:style w:type="paragraph" w:styleId="BodyTextIndent3">
    <w:name w:val="Body Text Indent 3"/>
    <w:basedOn w:val="Normal"/>
    <w:link w:val="BodyTextIndent3Char1"/>
    <w:uiPriority w:val="99"/>
    <w:rsid w:val="00233281"/>
    <w:pPr>
      <w:spacing w:after="120"/>
      <w:ind w:left="283"/>
    </w:pPr>
    <w:rPr>
      <w:rFonts w:ascii="Calibri" w:eastAsia="Calibri" w:hAnsi="Calibri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AB112B"/>
    <w:rPr>
      <w:rFonts w:ascii="Times New Roman" w:hAnsi="Times New Roman" w:cs="Times New Roman"/>
      <w:sz w:val="16"/>
    </w:rPr>
  </w:style>
  <w:style w:type="character" w:customStyle="1" w:styleId="BodyTextIndent3Char1">
    <w:name w:val="Body Text Indent 3 Char1"/>
    <w:link w:val="BodyTextIndent3"/>
    <w:uiPriority w:val="99"/>
    <w:locked/>
    <w:rsid w:val="00233281"/>
    <w:rPr>
      <w:sz w:val="16"/>
    </w:rPr>
  </w:style>
  <w:style w:type="paragraph" w:styleId="Footer">
    <w:name w:val="footer"/>
    <w:basedOn w:val="Normal"/>
    <w:link w:val="FooterChar"/>
    <w:uiPriority w:val="99"/>
    <w:rsid w:val="00FE237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112B"/>
    <w:rPr>
      <w:rFonts w:ascii="Times New Roman" w:hAnsi="Times New Roman" w:cs="Times New Roman"/>
      <w:sz w:val="24"/>
    </w:rPr>
  </w:style>
  <w:style w:type="character" w:styleId="PageNumber">
    <w:name w:val="page number"/>
    <w:basedOn w:val="DefaultParagraphFont"/>
    <w:uiPriority w:val="99"/>
    <w:rsid w:val="00FE2377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E1123C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E1123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12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18</Pages>
  <Words>4130</Words>
  <Characters>23543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Елена Юрьевна</dc:creator>
  <cp:keywords/>
  <dc:description/>
  <cp:lastModifiedBy>Оксана</cp:lastModifiedBy>
  <cp:revision>4</cp:revision>
  <dcterms:created xsi:type="dcterms:W3CDTF">2015-10-19T13:13:00Z</dcterms:created>
  <dcterms:modified xsi:type="dcterms:W3CDTF">2015-10-20T10:56:00Z</dcterms:modified>
</cp:coreProperties>
</file>